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6DF" w:rsidRDefault="008276DF" w:rsidP="0069557B">
      <w:pPr>
        <w:rPr>
          <w:rFonts w:ascii="Arial" w:hAnsi="Arial" w:cs="Arial"/>
          <w:b/>
          <w:i/>
        </w:rPr>
      </w:pPr>
    </w:p>
    <w:p w:rsidR="000008A2" w:rsidRDefault="000008A2" w:rsidP="0069557B">
      <w:pPr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U Varaždinu, 05.05.201</w:t>
      </w:r>
      <w:r w:rsidR="00D12F88">
        <w:rPr>
          <w:rFonts w:ascii="Arial Narrow" w:hAnsi="Arial Narrow" w:cs="Arial"/>
          <w:b/>
          <w:i/>
          <w:sz w:val="20"/>
          <w:szCs w:val="20"/>
        </w:rPr>
        <w:t>7</w:t>
      </w:r>
      <w:bookmarkStart w:id="0" w:name="_GoBack"/>
      <w:bookmarkEnd w:id="0"/>
      <w:r>
        <w:rPr>
          <w:rFonts w:ascii="Arial Narrow" w:hAnsi="Arial Narrow" w:cs="Arial"/>
          <w:b/>
          <w:i/>
          <w:sz w:val="20"/>
          <w:szCs w:val="20"/>
        </w:rPr>
        <w:t>.</w:t>
      </w:r>
    </w:p>
    <w:p w:rsidR="000008A2" w:rsidRDefault="000008A2" w:rsidP="0069557B">
      <w:pPr>
        <w:rPr>
          <w:rFonts w:ascii="Arial Narrow" w:hAnsi="Arial Narrow" w:cs="Arial"/>
          <w:b/>
          <w:i/>
          <w:sz w:val="20"/>
          <w:szCs w:val="20"/>
        </w:rPr>
      </w:pPr>
    </w:p>
    <w:p w:rsidR="000008A2" w:rsidRDefault="000008A2" w:rsidP="0069557B">
      <w:pPr>
        <w:rPr>
          <w:rFonts w:ascii="Arial Narrow" w:hAnsi="Arial Narrow" w:cs="Arial"/>
          <w:b/>
          <w:i/>
          <w:sz w:val="20"/>
          <w:szCs w:val="20"/>
        </w:rPr>
      </w:pPr>
    </w:p>
    <w:p w:rsidR="000008A2" w:rsidRDefault="000008A2" w:rsidP="0069557B">
      <w:pPr>
        <w:rPr>
          <w:rFonts w:ascii="Arial Narrow" w:hAnsi="Arial Narrow" w:cs="Arial"/>
          <w:b/>
          <w:i/>
          <w:sz w:val="20"/>
          <w:szCs w:val="20"/>
        </w:rPr>
      </w:pPr>
    </w:p>
    <w:p w:rsidR="000008A2" w:rsidRDefault="000008A2" w:rsidP="0069557B">
      <w:pPr>
        <w:rPr>
          <w:rFonts w:ascii="Arial Narrow" w:hAnsi="Arial Narrow" w:cs="Arial"/>
          <w:b/>
          <w:i/>
          <w:sz w:val="20"/>
          <w:szCs w:val="20"/>
        </w:rPr>
      </w:pPr>
    </w:p>
    <w:p w:rsidR="000008A2" w:rsidRDefault="000008A2" w:rsidP="0069557B">
      <w:pPr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TRGOVAČKI SUD</w:t>
      </w:r>
    </w:p>
    <w:p w:rsidR="000008A2" w:rsidRDefault="000008A2" w:rsidP="0069557B">
      <w:pPr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U VARAŽDINU</w:t>
      </w:r>
    </w:p>
    <w:p w:rsidR="000008A2" w:rsidRDefault="000008A2" w:rsidP="0069557B">
      <w:pPr>
        <w:rPr>
          <w:rFonts w:ascii="Arial Narrow" w:hAnsi="Arial Narrow" w:cs="Arial"/>
          <w:b/>
          <w:sz w:val="28"/>
          <w:szCs w:val="28"/>
        </w:rPr>
      </w:pPr>
    </w:p>
    <w:p w:rsidR="000008A2" w:rsidRDefault="000008A2" w:rsidP="0069557B">
      <w:pPr>
        <w:rPr>
          <w:rFonts w:ascii="Arial Narrow" w:hAnsi="Arial Narrow" w:cs="Arial"/>
          <w:b/>
          <w:sz w:val="28"/>
          <w:szCs w:val="28"/>
        </w:rPr>
      </w:pPr>
    </w:p>
    <w:p w:rsidR="000008A2" w:rsidRDefault="000008A2" w:rsidP="0069557B">
      <w:pPr>
        <w:rPr>
          <w:rFonts w:ascii="Arial Narrow" w:hAnsi="Arial Narrow" w:cs="Arial"/>
          <w:b/>
          <w:sz w:val="28"/>
          <w:szCs w:val="28"/>
        </w:rPr>
      </w:pPr>
      <w:r w:rsidRPr="000008A2">
        <w:rPr>
          <w:rFonts w:ascii="Arial Narrow" w:hAnsi="Arial Narrow" w:cs="Arial"/>
          <w:b/>
          <w:sz w:val="28"/>
          <w:szCs w:val="28"/>
          <w:u w:val="single"/>
        </w:rPr>
        <w:t>Na poslovni broj</w:t>
      </w:r>
      <w:r>
        <w:rPr>
          <w:rFonts w:ascii="Arial Narrow" w:hAnsi="Arial Narrow" w:cs="Arial"/>
          <w:b/>
          <w:sz w:val="28"/>
          <w:szCs w:val="28"/>
        </w:rPr>
        <w:t>: St-146/2014</w:t>
      </w:r>
    </w:p>
    <w:p w:rsidR="000008A2" w:rsidRDefault="000008A2" w:rsidP="0069557B">
      <w:pPr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ab/>
      </w:r>
      <w:r>
        <w:rPr>
          <w:rFonts w:ascii="Arial Narrow" w:hAnsi="Arial Narrow" w:cs="Arial"/>
          <w:b/>
          <w:sz w:val="28"/>
          <w:szCs w:val="28"/>
        </w:rPr>
        <w:tab/>
        <w:t xml:space="preserve">        STEČAJNI POSTUPAK NAD PGZ ''FRIDA'' U STEČAJU</w:t>
      </w:r>
    </w:p>
    <w:p w:rsidR="000008A2" w:rsidRDefault="000008A2" w:rsidP="0069557B">
      <w:pPr>
        <w:rPr>
          <w:rFonts w:ascii="Arial Narrow" w:hAnsi="Arial Narrow" w:cs="Arial"/>
          <w:b/>
          <w:sz w:val="28"/>
          <w:szCs w:val="28"/>
        </w:rPr>
      </w:pPr>
    </w:p>
    <w:p w:rsidR="000008A2" w:rsidRDefault="000008A2" w:rsidP="000008A2">
      <w:pPr>
        <w:jc w:val="center"/>
        <w:rPr>
          <w:rFonts w:ascii="Arial Narrow" w:hAnsi="Arial Narrow" w:cs="Arial"/>
          <w:b/>
          <w:sz w:val="28"/>
          <w:szCs w:val="28"/>
        </w:rPr>
      </w:pPr>
    </w:p>
    <w:p w:rsidR="000008A2" w:rsidRDefault="000008A2" w:rsidP="000008A2">
      <w:pPr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PODNESAK STEČAJNOG UPRAVITELJA</w:t>
      </w:r>
    </w:p>
    <w:p w:rsidR="000008A2" w:rsidRDefault="000008A2" w:rsidP="000008A2">
      <w:pPr>
        <w:jc w:val="center"/>
        <w:rPr>
          <w:rFonts w:ascii="Arial Narrow" w:hAnsi="Arial Narrow" w:cs="Arial"/>
          <w:b/>
          <w:sz w:val="28"/>
          <w:szCs w:val="28"/>
        </w:rPr>
      </w:pPr>
    </w:p>
    <w:p w:rsidR="000008A2" w:rsidRDefault="000008A2" w:rsidP="000008A2">
      <w:pPr>
        <w:jc w:val="right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>prijedlog raspodjele unovčene imovine u stečajnom postupku</w:t>
      </w:r>
    </w:p>
    <w:p w:rsidR="000008A2" w:rsidRDefault="000008A2" w:rsidP="000008A2">
      <w:pPr>
        <w:jc w:val="right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 xml:space="preserve">prema prijedlogu za </w:t>
      </w:r>
      <w:r w:rsidR="00C71C07">
        <w:rPr>
          <w:rFonts w:ascii="Arial Narrow" w:hAnsi="Arial Narrow" w:cs="Arial"/>
          <w:i/>
        </w:rPr>
        <w:t xml:space="preserve">prvu </w:t>
      </w:r>
      <w:r>
        <w:rPr>
          <w:rFonts w:ascii="Arial Narrow" w:hAnsi="Arial Narrow" w:cs="Arial"/>
          <w:i/>
        </w:rPr>
        <w:t>djelomičnu diobu stečajne mase iz sredstava na računu stečajnog dužnika</w:t>
      </w:r>
    </w:p>
    <w:p w:rsidR="000008A2" w:rsidRDefault="000008A2" w:rsidP="000008A2">
      <w:pPr>
        <w:jc w:val="right"/>
        <w:rPr>
          <w:rFonts w:ascii="Arial Narrow" w:hAnsi="Arial Narrow" w:cs="Arial"/>
          <w:b/>
        </w:rPr>
      </w:pPr>
    </w:p>
    <w:p w:rsidR="000008A2" w:rsidRDefault="000008A2" w:rsidP="000008A2">
      <w:pPr>
        <w:pBdr>
          <w:bottom w:val="single" w:sz="12" w:space="1" w:color="auto"/>
        </w:pBd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 x</w:t>
      </w:r>
    </w:p>
    <w:p w:rsidR="000008A2" w:rsidRPr="000008A2" w:rsidRDefault="000008A2" w:rsidP="000008A2">
      <w:pPr>
        <w:jc w:val="both"/>
        <w:rPr>
          <w:rFonts w:ascii="Arial Narrow" w:hAnsi="Arial Narrow" w:cs="Arial"/>
          <w:b/>
        </w:rPr>
      </w:pPr>
    </w:p>
    <w:p w:rsidR="00686F5B" w:rsidRDefault="00686F5B" w:rsidP="000008A2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U skladu sa odlukom </w:t>
      </w:r>
      <w:r w:rsidR="000008A2">
        <w:rPr>
          <w:rFonts w:ascii="Arial Narrow" w:hAnsi="Arial Narrow" w:cs="Arial"/>
        </w:rPr>
        <w:t xml:space="preserve">Skupštine vjerovnika </w:t>
      </w:r>
      <w:r>
        <w:rPr>
          <w:rFonts w:ascii="Arial Narrow" w:hAnsi="Arial Narrow" w:cs="Arial"/>
        </w:rPr>
        <w:t>donesene u ovom stečajnom postupku dana 03.05.2017.g., stečajni upravitelj ovim podneskom prema raspoloživim sredstvima na računu stečajnog dužnika specificira provedbu djelomične diobe stečajne mase prikupljene unovčenjem imovine u stečajnom postupku (nekretnine iz k.o. Vinica i 3 motorna vozila), a sve kako slijedi.</w:t>
      </w:r>
    </w:p>
    <w:p w:rsidR="00686F5B" w:rsidRDefault="00686F5B" w:rsidP="000008A2">
      <w:pPr>
        <w:jc w:val="both"/>
        <w:rPr>
          <w:rFonts w:ascii="Arial Narrow" w:hAnsi="Arial Narrow" w:cs="Arial"/>
        </w:rPr>
      </w:pPr>
    </w:p>
    <w:p w:rsidR="00686F5B" w:rsidRDefault="00686F5B" w:rsidP="000008A2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Prijedlogom za djelomičnu diobu stečajne mase od 19.05.2016.g. predložena je te na Skupštini vjerovnika prihvaćena djelomična dioba stečajne mase prikupljen</w:t>
      </w:r>
      <w:r w:rsidR="00B62E14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unovčenjem imovine u stečajnom postupku na način da se ukupno unovčeni iznos od 54.801,65 kn raspodijeli prema čl. 164.st.3. </w:t>
      </w:r>
      <w:r w:rsidR="00CD25DC">
        <w:rPr>
          <w:rFonts w:ascii="Arial Narrow" w:hAnsi="Arial Narrow" w:cs="Arial"/>
        </w:rPr>
        <w:t xml:space="preserve">i čl. 169.st.1. u svezi čl. 170.st.2. </w:t>
      </w:r>
      <w:r>
        <w:rPr>
          <w:rFonts w:ascii="Arial Narrow" w:hAnsi="Arial Narrow" w:cs="Arial"/>
        </w:rPr>
        <w:t xml:space="preserve">SZ na podmirenje dijela obveza stečajne mase u iznosu od 35.839,97 kn, namirenje dijela tražbine </w:t>
      </w:r>
      <w:proofErr w:type="spellStart"/>
      <w:r>
        <w:rPr>
          <w:rFonts w:ascii="Arial Narrow" w:hAnsi="Arial Narrow" w:cs="Arial"/>
        </w:rPr>
        <w:t>razlučnog</w:t>
      </w:r>
      <w:proofErr w:type="spellEnd"/>
      <w:r>
        <w:rPr>
          <w:rFonts w:ascii="Arial Narrow" w:hAnsi="Arial Narrow" w:cs="Arial"/>
        </w:rPr>
        <w:t xml:space="preserve"> vjerovnika RH, Ministarstvo financija u iznosu od 10.138,02 kn i namirenje dijela tražbine stečajnih vjerovnika I. višeg isplatnog reda u iznosu od 8.823,66 kn.</w:t>
      </w:r>
    </w:p>
    <w:p w:rsidR="00686F5B" w:rsidRDefault="00686F5B" w:rsidP="000008A2">
      <w:pPr>
        <w:jc w:val="both"/>
        <w:rPr>
          <w:rFonts w:ascii="Arial Narrow" w:hAnsi="Arial Narrow" w:cs="Arial"/>
        </w:rPr>
      </w:pPr>
    </w:p>
    <w:p w:rsidR="000008A2" w:rsidRDefault="00686F5B" w:rsidP="00CD25DC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Na dan održavanja Skupštine vjerovnika radi donošenja odluke o predloženoj diobi stečajne mase </w:t>
      </w:r>
      <w:r w:rsidR="00B865B7">
        <w:rPr>
          <w:rFonts w:ascii="Arial Narrow" w:hAnsi="Arial Narrow" w:cs="Arial"/>
        </w:rPr>
        <w:t xml:space="preserve">(03.05.2017.g.) ukupna novčana sredstva na računu stečajnog dužnika iznose 33.384,86 kn, dakle, ova sredstva umanjena su </w:t>
      </w:r>
      <w:r w:rsidR="00B62E14">
        <w:rPr>
          <w:rFonts w:ascii="Arial Narrow" w:hAnsi="Arial Narrow" w:cs="Arial"/>
        </w:rPr>
        <w:t xml:space="preserve">za </w:t>
      </w:r>
      <w:r w:rsidR="00B865B7">
        <w:rPr>
          <w:rFonts w:ascii="Arial Narrow" w:hAnsi="Arial Narrow" w:cs="Arial"/>
        </w:rPr>
        <w:t xml:space="preserve">dio obveza stečajne mase koji je dospio i podmiren tijekom stečajnog postupka u iznosu od 21.416,79 kn (54.801,65 kn – 33.384,86 kn). Podmireni dio obveza stečajnog postupka odnosi se na troškove procjene imovine prodane u stečajnom postupku u iznosu od 9.500,00 kn, trošak procjene nekretnine prodane izvan stečajnog postupka (u ovršnom postupku </w:t>
      </w:r>
      <w:r w:rsidR="00CD25DC">
        <w:rPr>
          <w:rFonts w:ascii="Arial Narrow" w:hAnsi="Arial Narrow" w:cs="Arial"/>
        </w:rPr>
        <w:t>Ovr-388/15</w:t>
      </w:r>
      <w:r w:rsidR="00B62E14">
        <w:rPr>
          <w:rFonts w:ascii="Arial Narrow" w:hAnsi="Arial Narrow" w:cs="Arial"/>
        </w:rPr>
        <w:t xml:space="preserve"> </w:t>
      </w:r>
      <w:r w:rsidR="00CD25DC">
        <w:rPr>
          <w:rFonts w:ascii="Arial Narrow" w:hAnsi="Arial Narrow" w:cs="Arial"/>
        </w:rPr>
        <w:t>pred Općinskim sudom u Varaždinu</w:t>
      </w:r>
      <w:r w:rsidR="00B62E14">
        <w:rPr>
          <w:rFonts w:ascii="Arial Narrow" w:hAnsi="Arial Narrow" w:cs="Arial"/>
        </w:rPr>
        <w:t>)</w:t>
      </w:r>
      <w:r w:rsidR="00CD25DC">
        <w:rPr>
          <w:rFonts w:ascii="Arial Narrow" w:hAnsi="Arial Narrow" w:cs="Arial"/>
        </w:rPr>
        <w:t xml:space="preserve"> u iznosu od 8.750,00 kn te na dospjele naknade banci za vođenje računa u </w:t>
      </w:r>
      <w:r w:rsidR="00F65F21">
        <w:rPr>
          <w:rFonts w:ascii="Arial Narrow" w:hAnsi="Arial Narrow" w:cs="Arial"/>
        </w:rPr>
        <w:t xml:space="preserve">dodatnom </w:t>
      </w:r>
      <w:r w:rsidR="00CD25DC">
        <w:rPr>
          <w:rFonts w:ascii="Arial Narrow" w:hAnsi="Arial Narrow" w:cs="Arial"/>
        </w:rPr>
        <w:t xml:space="preserve">razdoblju od 01.02.2016.g. do dana 10.04.2017.g. </w:t>
      </w:r>
      <w:r w:rsidR="00F65F21">
        <w:rPr>
          <w:rFonts w:ascii="Arial Narrow" w:hAnsi="Arial Narrow" w:cs="Arial"/>
        </w:rPr>
        <w:t>(</w:t>
      </w:r>
      <w:r w:rsidR="00CD25DC">
        <w:rPr>
          <w:rFonts w:ascii="Arial Narrow" w:hAnsi="Arial Narrow" w:cs="Arial"/>
        </w:rPr>
        <w:t>15 mjeseci)</w:t>
      </w:r>
      <w:r w:rsidR="00863B56">
        <w:rPr>
          <w:rFonts w:ascii="Arial Narrow" w:hAnsi="Arial Narrow" w:cs="Arial"/>
        </w:rPr>
        <w:t xml:space="preserve"> u iznosu od 2.491,43 kn</w:t>
      </w:r>
      <w:r w:rsidR="00CD25DC">
        <w:rPr>
          <w:rFonts w:ascii="Arial Narrow" w:hAnsi="Arial Narrow" w:cs="Arial"/>
        </w:rPr>
        <w:t>.</w:t>
      </w:r>
    </w:p>
    <w:p w:rsidR="00CD25DC" w:rsidRDefault="00CD25DC" w:rsidP="00CD25DC">
      <w:pPr>
        <w:jc w:val="both"/>
        <w:rPr>
          <w:rFonts w:ascii="Arial Narrow" w:hAnsi="Arial Narrow" w:cs="Arial"/>
        </w:rPr>
      </w:pPr>
    </w:p>
    <w:p w:rsidR="00CD25DC" w:rsidRDefault="00CD25DC" w:rsidP="00CD25DC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Obzirom na postojeće stanje sredstava na računu stečajnog dužnika</w:t>
      </w:r>
      <w:r w:rsidR="00863B56">
        <w:rPr>
          <w:rFonts w:ascii="Arial Narrow" w:hAnsi="Arial Narrow" w:cs="Arial"/>
        </w:rPr>
        <w:t xml:space="preserve"> (33.384,86 kn)</w:t>
      </w:r>
      <w:r>
        <w:rPr>
          <w:rFonts w:ascii="Arial Narrow" w:hAnsi="Arial Narrow" w:cs="Arial"/>
        </w:rPr>
        <w:t xml:space="preserve">, daje se prikaz provedbe </w:t>
      </w:r>
      <w:r w:rsidR="00F974A0">
        <w:rPr>
          <w:rFonts w:ascii="Arial Narrow" w:hAnsi="Arial Narrow" w:cs="Arial"/>
        </w:rPr>
        <w:t xml:space="preserve">prve </w:t>
      </w:r>
      <w:r>
        <w:rPr>
          <w:rFonts w:ascii="Arial Narrow" w:hAnsi="Arial Narrow" w:cs="Arial"/>
        </w:rPr>
        <w:t>djelomične diobe stečajne mase prikupljene prodajom imovine u stečajnom postupku i to:</w:t>
      </w:r>
    </w:p>
    <w:p w:rsidR="00CD25DC" w:rsidRDefault="00CD25DC" w:rsidP="00CD25DC">
      <w:pPr>
        <w:jc w:val="both"/>
        <w:rPr>
          <w:rFonts w:ascii="Arial Narrow" w:hAnsi="Arial Narrow" w:cs="Arial"/>
        </w:rPr>
      </w:pPr>
    </w:p>
    <w:p w:rsidR="00CD25DC" w:rsidRPr="00B62E14" w:rsidRDefault="00CD25DC" w:rsidP="00CD25DC">
      <w:pPr>
        <w:pStyle w:val="Odlomakpopisa"/>
        <w:numPr>
          <w:ilvl w:val="0"/>
          <w:numId w:val="6"/>
        </w:numPr>
        <w:jc w:val="both"/>
        <w:rPr>
          <w:rFonts w:ascii="Arial Narrow" w:hAnsi="Arial Narrow" w:cs="Arial"/>
          <w:b/>
        </w:rPr>
      </w:pPr>
      <w:r w:rsidRPr="00B62E14">
        <w:rPr>
          <w:rFonts w:ascii="Arial Narrow" w:hAnsi="Arial Narrow" w:cs="Arial"/>
          <w:b/>
        </w:rPr>
        <w:t xml:space="preserve">namirenje dijela tražbine </w:t>
      </w:r>
      <w:proofErr w:type="spellStart"/>
      <w:r w:rsidRPr="00B62E14">
        <w:rPr>
          <w:rFonts w:ascii="Arial Narrow" w:hAnsi="Arial Narrow" w:cs="Arial"/>
          <w:b/>
        </w:rPr>
        <w:t>razlučnog</w:t>
      </w:r>
      <w:proofErr w:type="spellEnd"/>
      <w:r w:rsidRPr="00B62E14">
        <w:rPr>
          <w:rFonts w:ascii="Arial Narrow" w:hAnsi="Arial Narrow" w:cs="Arial"/>
          <w:b/>
        </w:rPr>
        <w:t xml:space="preserve"> vjerovnika RH, Ministarstvo financija</w:t>
      </w:r>
      <w:r w:rsidR="00863B56" w:rsidRPr="00B62E14">
        <w:rPr>
          <w:rFonts w:ascii="Arial Narrow" w:hAnsi="Arial Narrow" w:cs="Arial"/>
          <w:b/>
        </w:rPr>
        <w:t>, P</w:t>
      </w:r>
      <w:r w:rsidR="00A475FD" w:rsidRPr="00B62E14">
        <w:rPr>
          <w:rFonts w:ascii="Arial Narrow" w:hAnsi="Arial Narrow" w:cs="Arial"/>
          <w:b/>
        </w:rPr>
        <w:t xml:space="preserve">orezna uprava Varaždin u iznosu od </w:t>
      </w:r>
      <w:r w:rsidR="00B62E14" w:rsidRPr="00B62E14">
        <w:rPr>
          <w:rFonts w:ascii="Arial Narrow" w:hAnsi="Arial Narrow" w:cs="Arial"/>
          <w:b/>
        </w:rPr>
        <w:t>10.138,02 kn;</w:t>
      </w:r>
    </w:p>
    <w:p w:rsidR="00B62E14" w:rsidRPr="00B62E14" w:rsidRDefault="00B62E14" w:rsidP="00CD25DC">
      <w:pPr>
        <w:pStyle w:val="Odlomakpopisa"/>
        <w:numPr>
          <w:ilvl w:val="0"/>
          <w:numId w:val="6"/>
        </w:numPr>
        <w:jc w:val="both"/>
        <w:rPr>
          <w:rFonts w:ascii="Arial Narrow" w:hAnsi="Arial Narrow" w:cs="Arial"/>
          <w:b/>
        </w:rPr>
      </w:pPr>
      <w:r w:rsidRPr="00B62E14">
        <w:rPr>
          <w:rFonts w:ascii="Arial Narrow" w:hAnsi="Arial Narrow" w:cs="Arial"/>
          <w:b/>
        </w:rPr>
        <w:lastRenderedPageBreak/>
        <w:t>namirenje dijela tražbine stečajnih vjerovnika I. višeg isplatnog reda u ukupnom iznosu od 8.823,66 kn</w:t>
      </w:r>
    </w:p>
    <w:p w:rsidR="00B62E14" w:rsidRDefault="00B62E14" w:rsidP="00B62E14">
      <w:pPr>
        <w:jc w:val="center"/>
        <w:rPr>
          <w:rFonts w:ascii="Arial Narrow" w:hAnsi="Arial Narrow" w:cs="Arial"/>
        </w:rPr>
      </w:pPr>
      <w:r w:rsidRPr="00B62E14">
        <w:rPr>
          <w:rFonts w:ascii="Arial Narrow" w:hAnsi="Arial Narrow" w:cs="Arial"/>
        </w:rPr>
        <w:t>i</w:t>
      </w:r>
    </w:p>
    <w:p w:rsidR="00B62E14" w:rsidRPr="00B62E14" w:rsidRDefault="00B62E14" w:rsidP="00B62E14">
      <w:pPr>
        <w:jc w:val="center"/>
        <w:rPr>
          <w:rFonts w:ascii="Arial Narrow" w:hAnsi="Arial Narrow" w:cs="Arial"/>
        </w:rPr>
      </w:pPr>
    </w:p>
    <w:p w:rsidR="00B62E14" w:rsidRPr="00B62E14" w:rsidRDefault="00B62E14" w:rsidP="00CD25DC">
      <w:pPr>
        <w:pStyle w:val="Odlomakpopisa"/>
        <w:numPr>
          <w:ilvl w:val="0"/>
          <w:numId w:val="6"/>
        </w:numPr>
        <w:jc w:val="both"/>
        <w:rPr>
          <w:rFonts w:ascii="Arial Narrow" w:hAnsi="Arial Narrow" w:cs="Arial"/>
          <w:b/>
        </w:rPr>
      </w:pPr>
      <w:r w:rsidRPr="00B62E14">
        <w:rPr>
          <w:rFonts w:ascii="Arial Narrow" w:hAnsi="Arial Narrow" w:cs="Arial"/>
          <w:b/>
        </w:rPr>
        <w:t>namirenje dijela obveza stečajne mase u iznosu od 14.423,18 kn.</w:t>
      </w:r>
    </w:p>
    <w:p w:rsidR="00B62E14" w:rsidRDefault="00B62E14" w:rsidP="00B62E14">
      <w:pPr>
        <w:jc w:val="both"/>
        <w:rPr>
          <w:rFonts w:ascii="Arial Narrow" w:hAnsi="Arial Narrow" w:cs="Arial"/>
        </w:rPr>
      </w:pPr>
    </w:p>
    <w:p w:rsidR="00B62E14" w:rsidRDefault="00B62E14" w:rsidP="00B62E14">
      <w:pPr>
        <w:jc w:val="both"/>
        <w:rPr>
          <w:rFonts w:ascii="Arial Narrow" w:hAnsi="Arial Narrow" w:cs="Arial"/>
        </w:rPr>
      </w:pPr>
    </w:p>
    <w:p w:rsidR="00BF45A8" w:rsidRDefault="00B62E14" w:rsidP="00B62E1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U skladu sa danim obrazloženjem diobe stečajne mase od 19.05.2016.g., rješenje o djelomičnoj diobi stečajne mase temelji se na odredbi čl. 164.st.3. u svezi čl. 170.st.2. Stečajnog zakona (raniji zakon važeći u vrijeme prodaje imovine u stečajnom postupku) </w:t>
      </w:r>
      <w:r w:rsidR="00BF45A8">
        <w:rPr>
          <w:rFonts w:ascii="Arial Narrow" w:hAnsi="Arial Narrow" w:cs="Arial"/>
        </w:rPr>
        <w:t xml:space="preserve">u pogledu unovčene imovine pod </w:t>
      </w:r>
      <w:proofErr w:type="spellStart"/>
      <w:r w:rsidR="00BF45A8">
        <w:rPr>
          <w:rFonts w:ascii="Arial Narrow" w:hAnsi="Arial Narrow" w:cs="Arial"/>
        </w:rPr>
        <w:t>razlučnim</w:t>
      </w:r>
      <w:proofErr w:type="spellEnd"/>
      <w:r w:rsidR="00BF45A8">
        <w:rPr>
          <w:rFonts w:ascii="Arial Narrow" w:hAnsi="Arial Narrow" w:cs="Arial"/>
        </w:rPr>
        <w:t xml:space="preserve"> pravom te na odredbi čl. 169.st.1. u svezi čl.170.st.2. istog zakona u pogledu unovčene imovine koja nije pod </w:t>
      </w:r>
      <w:proofErr w:type="spellStart"/>
      <w:r w:rsidR="00BF45A8">
        <w:rPr>
          <w:rFonts w:ascii="Arial Narrow" w:hAnsi="Arial Narrow" w:cs="Arial"/>
        </w:rPr>
        <w:t>razlučnim</w:t>
      </w:r>
      <w:proofErr w:type="spellEnd"/>
      <w:r w:rsidR="00BF45A8">
        <w:rPr>
          <w:rFonts w:ascii="Arial Narrow" w:hAnsi="Arial Narrow" w:cs="Arial"/>
        </w:rPr>
        <w:t xml:space="preserve"> pravom. </w:t>
      </w:r>
    </w:p>
    <w:p w:rsidR="00F65F21" w:rsidRDefault="00BF45A8" w:rsidP="00B62E1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Naime, unovčenjem imovine pod </w:t>
      </w:r>
      <w:proofErr w:type="spellStart"/>
      <w:r>
        <w:rPr>
          <w:rFonts w:ascii="Arial Narrow" w:hAnsi="Arial Narrow" w:cs="Arial"/>
        </w:rPr>
        <w:t>razlučnim</w:t>
      </w:r>
      <w:proofErr w:type="spellEnd"/>
      <w:r>
        <w:rPr>
          <w:rFonts w:ascii="Arial Narrow" w:hAnsi="Arial Narrow" w:cs="Arial"/>
        </w:rPr>
        <w:t xml:space="preserve"> pravom (nekretnine iz k.o. Vinica i dva teretna motorna vozila) prikupljena su novčana sredstva u iznosu od 29.301,64 kn što čini 53,47% ukupno unovčen</w:t>
      </w:r>
      <w:r w:rsidR="00F65F21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imovine u stečajnom postupku (53,47% od 54.801,65 kn), dok su unovčenjem jednog osobnog motornog vozila marke KIA </w:t>
      </w:r>
      <w:proofErr w:type="spellStart"/>
      <w:r>
        <w:rPr>
          <w:rFonts w:ascii="Arial Narrow" w:hAnsi="Arial Narrow" w:cs="Arial"/>
        </w:rPr>
        <w:t>Sportage</w:t>
      </w:r>
      <w:proofErr w:type="spellEnd"/>
      <w:r>
        <w:rPr>
          <w:rFonts w:ascii="Arial Narrow" w:hAnsi="Arial Narrow" w:cs="Arial"/>
        </w:rPr>
        <w:t xml:space="preserve"> bez </w:t>
      </w:r>
      <w:proofErr w:type="spellStart"/>
      <w:r>
        <w:rPr>
          <w:rFonts w:ascii="Arial Narrow" w:hAnsi="Arial Narrow" w:cs="Arial"/>
        </w:rPr>
        <w:t>razlučnog</w:t>
      </w:r>
      <w:proofErr w:type="spellEnd"/>
      <w:r>
        <w:rPr>
          <w:rFonts w:ascii="Arial Narrow" w:hAnsi="Arial Narrow" w:cs="Arial"/>
        </w:rPr>
        <w:t xml:space="preserve"> prava prikupljena sredstva u iznosu od 25.500,00 kn što čini 46,53 % ukupno unovčene imovine</w:t>
      </w:r>
      <w:r w:rsidR="00F65F21">
        <w:rPr>
          <w:rFonts w:ascii="Arial Narrow" w:hAnsi="Arial Narrow" w:cs="Arial"/>
        </w:rPr>
        <w:t>.</w:t>
      </w:r>
    </w:p>
    <w:p w:rsidR="00F65F21" w:rsidRDefault="00F65F21" w:rsidP="00B62E14">
      <w:pPr>
        <w:jc w:val="both"/>
        <w:rPr>
          <w:rFonts w:ascii="Arial Narrow" w:hAnsi="Arial Narrow" w:cs="Arial"/>
        </w:rPr>
      </w:pPr>
    </w:p>
    <w:p w:rsidR="00140A16" w:rsidRDefault="00F65F21" w:rsidP="00B62E1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Raz</w:t>
      </w:r>
      <w:r w:rsidR="00BF45A8">
        <w:rPr>
          <w:rFonts w:ascii="Arial Narrow" w:hAnsi="Arial Narrow" w:cs="Arial"/>
        </w:rPr>
        <w:t>mjerno učešću prodane imovine</w:t>
      </w:r>
      <w:r>
        <w:rPr>
          <w:rFonts w:ascii="Arial Narrow" w:hAnsi="Arial Narrow" w:cs="Arial"/>
        </w:rPr>
        <w:t xml:space="preserve"> pod </w:t>
      </w:r>
      <w:proofErr w:type="spellStart"/>
      <w:r>
        <w:rPr>
          <w:rFonts w:ascii="Arial Narrow" w:hAnsi="Arial Narrow" w:cs="Arial"/>
        </w:rPr>
        <w:t>razlučnim</w:t>
      </w:r>
      <w:proofErr w:type="spellEnd"/>
      <w:r>
        <w:rPr>
          <w:rFonts w:ascii="Arial Narrow" w:hAnsi="Arial Narrow" w:cs="Arial"/>
        </w:rPr>
        <w:t xml:space="preserve"> i izvan </w:t>
      </w:r>
      <w:proofErr w:type="spellStart"/>
      <w:r>
        <w:rPr>
          <w:rFonts w:ascii="Arial Narrow" w:hAnsi="Arial Narrow" w:cs="Arial"/>
        </w:rPr>
        <w:t>razlučnog</w:t>
      </w:r>
      <w:proofErr w:type="spellEnd"/>
      <w:r>
        <w:rPr>
          <w:rFonts w:ascii="Arial Narrow" w:hAnsi="Arial Narrow" w:cs="Arial"/>
        </w:rPr>
        <w:t xml:space="preserve"> prava </w:t>
      </w:r>
      <w:r w:rsidR="00BF45A8">
        <w:rPr>
          <w:rFonts w:ascii="Arial Narrow" w:hAnsi="Arial Narrow" w:cs="Arial"/>
        </w:rPr>
        <w:t xml:space="preserve">u ukupno prikupljenoj stečajnoj masi </w:t>
      </w:r>
      <w:r w:rsidR="00140A16">
        <w:rPr>
          <w:rFonts w:ascii="Arial Narrow" w:hAnsi="Arial Narrow" w:cs="Arial"/>
        </w:rPr>
        <w:t xml:space="preserve">njenom prodajom </w:t>
      </w:r>
      <w:r w:rsidR="004444AC">
        <w:rPr>
          <w:rFonts w:ascii="Arial Narrow" w:hAnsi="Arial Narrow" w:cs="Arial"/>
        </w:rPr>
        <w:t xml:space="preserve">participira </w:t>
      </w:r>
      <w:r w:rsidR="00140A16">
        <w:rPr>
          <w:rFonts w:ascii="Arial Narrow" w:hAnsi="Arial Narrow" w:cs="Arial"/>
        </w:rPr>
        <w:t xml:space="preserve">se </w:t>
      </w:r>
      <w:r>
        <w:rPr>
          <w:rFonts w:ascii="Arial Narrow" w:hAnsi="Arial Narrow" w:cs="Arial"/>
        </w:rPr>
        <w:t>u</w:t>
      </w:r>
      <w:r w:rsidR="004444AC">
        <w:rPr>
          <w:rFonts w:ascii="Arial Narrow" w:hAnsi="Arial Narrow" w:cs="Arial"/>
        </w:rPr>
        <w:t xml:space="preserve"> podmirenju obveza stečajne mase u ukupnom iznosu od 35.839,97 kn prema čl.170.st.2.Stečajnog zakona. </w:t>
      </w:r>
    </w:p>
    <w:p w:rsidR="00140A16" w:rsidRDefault="00140A16" w:rsidP="00B62E14">
      <w:pPr>
        <w:jc w:val="both"/>
        <w:rPr>
          <w:rFonts w:ascii="Arial Narrow" w:hAnsi="Arial Narrow" w:cs="Arial"/>
        </w:rPr>
      </w:pPr>
    </w:p>
    <w:p w:rsidR="00B62E14" w:rsidRDefault="00F65F21" w:rsidP="00B62E1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U skladu sa navedenim, </w:t>
      </w:r>
      <w:proofErr w:type="spellStart"/>
      <w:r w:rsidR="00140A16">
        <w:rPr>
          <w:rFonts w:ascii="Arial Narrow" w:hAnsi="Arial Narrow" w:cs="Arial"/>
        </w:rPr>
        <w:t>razlučni</w:t>
      </w:r>
      <w:proofErr w:type="spellEnd"/>
      <w:r w:rsidR="00140A16">
        <w:rPr>
          <w:rFonts w:ascii="Arial Narrow" w:hAnsi="Arial Narrow" w:cs="Arial"/>
        </w:rPr>
        <w:t xml:space="preserve"> </w:t>
      </w:r>
      <w:r w:rsidR="00BF45A8">
        <w:rPr>
          <w:rFonts w:ascii="Arial Narrow" w:hAnsi="Arial Narrow" w:cs="Arial"/>
        </w:rPr>
        <w:t>vjerovnik Ministarstvo financija RH sudjeluje</w:t>
      </w:r>
      <w:r w:rsidR="004444AC">
        <w:rPr>
          <w:rFonts w:ascii="Arial Narrow" w:hAnsi="Arial Narrow" w:cs="Arial"/>
        </w:rPr>
        <w:t xml:space="preserve"> </w:t>
      </w:r>
      <w:r w:rsidR="00BF45A8">
        <w:rPr>
          <w:rFonts w:ascii="Arial Narrow" w:hAnsi="Arial Narrow" w:cs="Arial"/>
        </w:rPr>
        <w:t xml:space="preserve">u podmirenju </w:t>
      </w:r>
      <w:r w:rsidR="004444AC">
        <w:rPr>
          <w:rFonts w:ascii="Arial Narrow" w:hAnsi="Arial Narrow" w:cs="Arial"/>
        </w:rPr>
        <w:t>obveza stečajne mase u visini od 53,47 %</w:t>
      </w:r>
      <w:r w:rsidR="00140A16">
        <w:rPr>
          <w:rFonts w:ascii="Arial Narrow" w:hAnsi="Arial Narrow" w:cs="Arial"/>
        </w:rPr>
        <w:t xml:space="preserve"> ili u iznosu od </w:t>
      </w:r>
      <w:r w:rsidR="004444AC">
        <w:rPr>
          <w:rFonts w:ascii="Arial Narrow" w:hAnsi="Arial Narrow" w:cs="Arial"/>
        </w:rPr>
        <w:t xml:space="preserve">19.163,63 kn (53,47% od </w:t>
      </w:r>
      <w:r w:rsidR="00654E7B">
        <w:rPr>
          <w:rFonts w:ascii="Arial Narrow" w:hAnsi="Arial Narrow" w:cs="Arial"/>
        </w:rPr>
        <w:t>35.839,97 kn)</w:t>
      </w:r>
      <w:r w:rsidR="00140A16">
        <w:rPr>
          <w:rFonts w:ascii="Arial Narrow" w:hAnsi="Arial Narrow" w:cs="Arial"/>
        </w:rPr>
        <w:t xml:space="preserve">, </w:t>
      </w:r>
      <w:r>
        <w:rPr>
          <w:rFonts w:ascii="Arial Narrow" w:hAnsi="Arial Narrow" w:cs="Arial"/>
        </w:rPr>
        <w:t xml:space="preserve">dok se </w:t>
      </w:r>
      <w:r w:rsidR="00140A16">
        <w:rPr>
          <w:rFonts w:ascii="Arial Narrow" w:hAnsi="Arial Narrow" w:cs="Arial"/>
        </w:rPr>
        <w:t>preostali</w:t>
      </w:r>
      <w:r>
        <w:rPr>
          <w:rFonts w:ascii="Arial Narrow" w:hAnsi="Arial Narrow" w:cs="Arial"/>
        </w:rPr>
        <w:t>m</w:t>
      </w:r>
      <w:r w:rsidR="00140A16">
        <w:rPr>
          <w:rFonts w:ascii="Arial Narrow" w:hAnsi="Arial Narrow" w:cs="Arial"/>
        </w:rPr>
        <w:t xml:space="preserve"> iznos</w:t>
      </w:r>
      <w:r>
        <w:rPr>
          <w:rFonts w:ascii="Arial Narrow" w:hAnsi="Arial Narrow" w:cs="Arial"/>
        </w:rPr>
        <w:t>om</w:t>
      </w:r>
      <w:r w:rsidR="00140A16">
        <w:rPr>
          <w:rFonts w:ascii="Arial Narrow" w:hAnsi="Arial Narrow" w:cs="Arial"/>
        </w:rPr>
        <w:t xml:space="preserve"> od unovčenog iznosa </w:t>
      </w:r>
      <w:r>
        <w:rPr>
          <w:rFonts w:ascii="Arial Narrow" w:hAnsi="Arial Narrow" w:cs="Arial"/>
        </w:rPr>
        <w:t xml:space="preserve">imovine pod </w:t>
      </w:r>
      <w:proofErr w:type="spellStart"/>
      <w:r>
        <w:rPr>
          <w:rFonts w:ascii="Arial Narrow" w:hAnsi="Arial Narrow" w:cs="Arial"/>
        </w:rPr>
        <w:t>razlučnim</w:t>
      </w:r>
      <w:proofErr w:type="spellEnd"/>
      <w:r>
        <w:rPr>
          <w:rFonts w:ascii="Arial Narrow" w:hAnsi="Arial Narrow" w:cs="Arial"/>
        </w:rPr>
        <w:t xml:space="preserve"> pravom, i </w:t>
      </w:r>
      <w:r w:rsidR="00140A16">
        <w:rPr>
          <w:rFonts w:ascii="Arial Narrow" w:hAnsi="Arial Narrow" w:cs="Arial"/>
        </w:rPr>
        <w:t xml:space="preserve">to </w:t>
      </w:r>
      <w:r>
        <w:rPr>
          <w:rFonts w:ascii="Arial Narrow" w:hAnsi="Arial Narrow" w:cs="Arial"/>
        </w:rPr>
        <w:t xml:space="preserve">iznosom </w:t>
      </w:r>
      <w:r w:rsidR="00140A16">
        <w:rPr>
          <w:rFonts w:ascii="Arial Narrow" w:hAnsi="Arial Narrow" w:cs="Arial"/>
        </w:rPr>
        <w:t>od 10.138,02 kn</w:t>
      </w:r>
      <w:r>
        <w:rPr>
          <w:rFonts w:ascii="Arial Narrow" w:hAnsi="Arial Narrow" w:cs="Arial"/>
        </w:rPr>
        <w:t>,</w:t>
      </w:r>
      <w:r w:rsidR="00140A16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podmiruje dio tražbine tog vjerovnika</w:t>
      </w:r>
      <w:r w:rsidR="00140A16">
        <w:rPr>
          <w:rFonts w:ascii="Arial Narrow" w:hAnsi="Arial Narrow" w:cs="Arial"/>
        </w:rPr>
        <w:t>.</w:t>
      </w:r>
    </w:p>
    <w:p w:rsidR="00140A16" w:rsidRDefault="00140A16" w:rsidP="00B62E14">
      <w:pPr>
        <w:jc w:val="both"/>
        <w:rPr>
          <w:rFonts w:ascii="Arial Narrow" w:hAnsi="Arial Narrow" w:cs="Arial"/>
        </w:rPr>
      </w:pPr>
    </w:p>
    <w:p w:rsidR="00140A16" w:rsidRDefault="00140A16" w:rsidP="00B62E1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Iz prikupljenih sredstava unovčen</w:t>
      </w:r>
      <w:r w:rsidR="00F65F21">
        <w:rPr>
          <w:rFonts w:ascii="Arial Narrow" w:hAnsi="Arial Narrow" w:cs="Arial"/>
        </w:rPr>
        <w:t>jem</w:t>
      </w:r>
      <w:r>
        <w:rPr>
          <w:rFonts w:ascii="Arial Narrow" w:hAnsi="Arial Narrow" w:cs="Arial"/>
        </w:rPr>
        <w:t xml:space="preserve"> imovine bez </w:t>
      </w:r>
      <w:proofErr w:type="spellStart"/>
      <w:r>
        <w:rPr>
          <w:rFonts w:ascii="Arial Narrow" w:hAnsi="Arial Narrow" w:cs="Arial"/>
        </w:rPr>
        <w:t>razlučnog</w:t>
      </w:r>
      <w:proofErr w:type="spellEnd"/>
      <w:r>
        <w:rPr>
          <w:rFonts w:ascii="Arial Narrow" w:hAnsi="Arial Narrow" w:cs="Arial"/>
        </w:rPr>
        <w:t xml:space="preserve"> prava </w:t>
      </w:r>
      <w:r w:rsidR="00F65F21">
        <w:rPr>
          <w:rFonts w:ascii="Arial Narrow" w:hAnsi="Arial Narrow" w:cs="Arial"/>
        </w:rPr>
        <w:t>(</w:t>
      </w:r>
      <w:r>
        <w:rPr>
          <w:rFonts w:ascii="Arial Narrow" w:hAnsi="Arial Narrow" w:cs="Arial"/>
        </w:rPr>
        <w:t>25.500,00 kn</w:t>
      </w:r>
      <w:r w:rsidR="00F65F21">
        <w:rPr>
          <w:rFonts w:ascii="Arial Narrow" w:hAnsi="Arial Narrow" w:cs="Arial"/>
        </w:rPr>
        <w:t>)</w:t>
      </w:r>
      <w:r>
        <w:rPr>
          <w:rFonts w:ascii="Arial Narrow" w:hAnsi="Arial Narrow" w:cs="Arial"/>
        </w:rPr>
        <w:t xml:space="preserve"> </w:t>
      </w:r>
      <w:r w:rsidR="00F65F21">
        <w:rPr>
          <w:rFonts w:ascii="Arial Narrow" w:hAnsi="Arial Narrow" w:cs="Arial"/>
        </w:rPr>
        <w:t>dioba se provodi na način da se djelomično namiruju</w:t>
      </w:r>
      <w:r>
        <w:rPr>
          <w:rFonts w:ascii="Arial Narrow" w:hAnsi="Arial Narrow" w:cs="Arial"/>
        </w:rPr>
        <w:t xml:space="preserve"> tražbine stečajnih vjerovnika I. višeg isplatnog reda u iznosu od 8.823,66 kn te dio obveza stečajne mase u iznosu od 16.676,34 kn (46,53% od 35.839,97 kn).</w:t>
      </w:r>
    </w:p>
    <w:p w:rsidR="00140A16" w:rsidRDefault="00140A16" w:rsidP="00B62E14">
      <w:pPr>
        <w:jc w:val="both"/>
        <w:rPr>
          <w:rFonts w:ascii="Arial Narrow" w:hAnsi="Arial Narrow" w:cs="Arial"/>
        </w:rPr>
      </w:pPr>
    </w:p>
    <w:p w:rsidR="00B62E14" w:rsidRPr="009E3013" w:rsidRDefault="00140A16" w:rsidP="00B62E14">
      <w:pPr>
        <w:jc w:val="both"/>
        <w:rPr>
          <w:rFonts w:ascii="Arial Narrow" w:hAnsi="Arial Narrow" w:cs="Arial"/>
          <w:b/>
        </w:rPr>
      </w:pPr>
      <w:r w:rsidRPr="009E3013">
        <w:rPr>
          <w:rFonts w:ascii="Arial Narrow" w:hAnsi="Arial Narrow" w:cs="Arial"/>
          <w:b/>
        </w:rPr>
        <w:t>Kako od ukupno prikupljenih sredstava 54.801,65 kn stečajni dužnik na dan 10.04.2017.g. raspolaže sa ukupno 33.384,86 kn</w:t>
      </w:r>
      <w:r w:rsidR="003457C0" w:rsidRPr="009E3013">
        <w:rPr>
          <w:rFonts w:ascii="Arial Narrow" w:hAnsi="Arial Narrow" w:cs="Arial"/>
          <w:b/>
        </w:rPr>
        <w:t xml:space="preserve"> (</w:t>
      </w:r>
      <w:r w:rsidRPr="009E3013">
        <w:rPr>
          <w:rFonts w:ascii="Arial Narrow" w:hAnsi="Arial Narrow" w:cs="Arial"/>
          <w:b/>
        </w:rPr>
        <w:t xml:space="preserve">dio obveza stečajnog postupka </w:t>
      </w:r>
      <w:r w:rsidR="003457C0" w:rsidRPr="009E3013">
        <w:rPr>
          <w:rFonts w:ascii="Arial Narrow" w:hAnsi="Arial Narrow" w:cs="Arial"/>
          <w:b/>
        </w:rPr>
        <w:t xml:space="preserve">već </w:t>
      </w:r>
      <w:r w:rsidRPr="009E3013">
        <w:rPr>
          <w:rFonts w:ascii="Arial Narrow" w:hAnsi="Arial Narrow" w:cs="Arial"/>
          <w:b/>
        </w:rPr>
        <w:t>namiren</w:t>
      </w:r>
      <w:r w:rsidR="003457C0" w:rsidRPr="009E3013">
        <w:rPr>
          <w:rFonts w:ascii="Arial Narrow" w:hAnsi="Arial Narrow" w:cs="Arial"/>
          <w:b/>
        </w:rPr>
        <w:t>)</w:t>
      </w:r>
      <w:r w:rsidRPr="009E3013">
        <w:rPr>
          <w:rFonts w:ascii="Arial Narrow" w:hAnsi="Arial Narrow" w:cs="Arial"/>
          <w:b/>
        </w:rPr>
        <w:t xml:space="preserve">, to </w:t>
      </w:r>
      <w:r w:rsidR="003457C0" w:rsidRPr="009E3013">
        <w:rPr>
          <w:rFonts w:ascii="Arial Narrow" w:hAnsi="Arial Narrow" w:cs="Arial"/>
          <w:b/>
        </w:rPr>
        <w:t xml:space="preserve">će se postojeća sredstava koja čine stečajnu masu </w:t>
      </w:r>
      <w:r w:rsidR="003457C0" w:rsidRPr="009E3013">
        <w:rPr>
          <w:rFonts w:ascii="Arial Narrow" w:hAnsi="Arial Narrow" w:cs="Arial"/>
          <w:b/>
          <w:u w:val="single"/>
        </w:rPr>
        <w:t>raspodijeliti</w:t>
      </w:r>
      <w:r w:rsidR="003457C0" w:rsidRPr="009E3013">
        <w:rPr>
          <w:rFonts w:ascii="Arial Narrow" w:hAnsi="Arial Narrow" w:cs="Arial"/>
          <w:b/>
        </w:rPr>
        <w:t xml:space="preserve"> u svrhu namirenja dijela tražbine </w:t>
      </w:r>
      <w:proofErr w:type="spellStart"/>
      <w:r w:rsidR="003457C0" w:rsidRPr="009E3013">
        <w:rPr>
          <w:rFonts w:ascii="Arial Narrow" w:hAnsi="Arial Narrow" w:cs="Arial"/>
          <w:b/>
        </w:rPr>
        <w:t>razlučnog</w:t>
      </w:r>
      <w:proofErr w:type="spellEnd"/>
      <w:r w:rsidR="003457C0" w:rsidRPr="009E3013">
        <w:rPr>
          <w:rFonts w:ascii="Arial Narrow" w:hAnsi="Arial Narrow" w:cs="Arial"/>
          <w:b/>
        </w:rPr>
        <w:t xml:space="preserve"> vjerovnika u iznosu od 10.138,02 kn, namirenje dijela tražbina stečajnih vjerovnika I. višeg isplatnog reda u iznosu od 8.823,66 kn prema Tablici namirenja tražbine svakog pojedinog stečajnog vjerovnika u iznosu od 4,14 % priznate tražbine, a ostatak sredstava u iznosu od 14.423,18 kn na podmirenje obveza stečajne mase (knjigovodstvene usluge te nagrada stečajnom upravitelju).</w:t>
      </w:r>
    </w:p>
    <w:p w:rsidR="003457C0" w:rsidRDefault="003457C0" w:rsidP="00B62E14">
      <w:pPr>
        <w:jc w:val="both"/>
        <w:rPr>
          <w:rFonts w:ascii="Arial Narrow" w:hAnsi="Arial Narrow" w:cs="Arial"/>
        </w:rPr>
      </w:pPr>
    </w:p>
    <w:p w:rsidR="003457C0" w:rsidRDefault="003457C0" w:rsidP="003457C0">
      <w:pPr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***</w:t>
      </w:r>
    </w:p>
    <w:p w:rsidR="003457C0" w:rsidRDefault="003457C0" w:rsidP="003457C0">
      <w:pPr>
        <w:jc w:val="center"/>
        <w:rPr>
          <w:rFonts w:ascii="Arial Narrow" w:hAnsi="Arial Narrow" w:cs="Arial"/>
        </w:rPr>
      </w:pPr>
    </w:p>
    <w:p w:rsidR="003457C0" w:rsidRDefault="003457C0" w:rsidP="003457C0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Za stečajnog dužnika PGZ ''FRIDA'' u stečaju:</w:t>
      </w:r>
    </w:p>
    <w:p w:rsidR="003457C0" w:rsidRDefault="003457C0" w:rsidP="003457C0">
      <w:pPr>
        <w:jc w:val="both"/>
        <w:rPr>
          <w:rFonts w:ascii="Arial Narrow" w:hAnsi="Arial Narrow" w:cs="Arial"/>
        </w:rPr>
      </w:pPr>
    </w:p>
    <w:p w:rsidR="003457C0" w:rsidRDefault="003457C0" w:rsidP="003457C0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Tea </w:t>
      </w:r>
      <w:proofErr w:type="spellStart"/>
      <w:r>
        <w:rPr>
          <w:rFonts w:ascii="Arial Narrow" w:hAnsi="Arial Narrow" w:cs="Arial"/>
        </w:rPr>
        <w:t>Gatternig</w:t>
      </w:r>
      <w:proofErr w:type="spellEnd"/>
      <w:r>
        <w:rPr>
          <w:rFonts w:ascii="Arial Narrow" w:hAnsi="Arial Narrow" w:cs="Arial"/>
        </w:rPr>
        <w:t>, odvjetnica</w:t>
      </w:r>
    </w:p>
    <w:p w:rsidR="00B62E14" w:rsidRPr="00B62E14" w:rsidRDefault="00B62E14" w:rsidP="00B62E14">
      <w:pPr>
        <w:jc w:val="both"/>
        <w:rPr>
          <w:rFonts w:ascii="Arial Narrow" w:hAnsi="Arial Narrow" w:cs="Arial"/>
        </w:rPr>
      </w:pPr>
    </w:p>
    <w:p w:rsidR="000008A2" w:rsidRDefault="000008A2" w:rsidP="0069557B">
      <w:pPr>
        <w:rPr>
          <w:rFonts w:ascii="Arial" w:hAnsi="Arial" w:cs="Arial"/>
          <w:b/>
          <w:i/>
        </w:rPr>
      </w:pPr>
    </w:p>
    <w:p w:rsidR="000008A2" w:rsidRPr="000008A2" w:rsidRDefault="000008A2" w:rsidP="0069557B">
      <w:pPr>
        <w:rPr>
          <w:rFonts w:ascii="Arial" w:hAnsi="Arial" w:cs="Arial"/>
          <w:b/>
        </w:rPr>
      </w:pPr>
    </w:p>
    <w:sectPr w:rsidR="000008A2" w:rsidRPr="000008A2" w:rsidSect="0058262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134" w:header="709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AAA" w:rsidRDefault="00B90AAA">
      <w:r>
        <w:separator/>
      </w:r>
    </w:p>
  </w:endnote>
  <w:endnote w:type="continuationSeparator" w:id="0">
    <w:p w:rsidR="00B90AAA" w:rsidRDefault="00B9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28" w:rsidRDefault="00D16254" w:rsidP="00582628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58262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82628" w:rsidRDefault="00582628" w:rsidP="00582628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134" w:rsidRDefault="00DA3C68" w:rsidP="00866458">
    <w:pPr>
      <w:pStyle w:val="Podnoje"/>
      <w:jc w:val="center"/>
    </w:pPr>
    <w:r>
      <w:rPr>
        <w:noProof/>
      </w:rPr>
      <w:drawing>
        <wp:inline distT="0" distB="0" distL="0" distR="0">
          <wp:extent cx="2131060" cy="154940"/>
          <wp:effectExtent l="19050" t="0" r="2540" b="0"/>
          <wp:docPr id="1" name="Slika 1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E579E">
      <w:t xml:space="preserve">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79E" w:rsidRDefault="00DA3C68" w:rsidP="00CE579E">
    <w:pPr>
      <w:pStyle w:val="Podnoje"/>
      <w:jc w:val="center"/>
    </w:pPr>
    <w:r>
      <w:rPr>
        <w:noProof/>
      </w:rPr>
      <w:drawing>
        <wp:inline distT="0" distB="0" distL="0" distR="0">
          <wp:extent cx="2131060" cy="154940"/>
          <wp:effectExtent l="19050" t="0" r="2540" b="0"/>
          <wp:docPr id="3" name="Slika 3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AAA" w:rsidRDefault="00B90AAA">
      <w:r>
        <w:separator/>
      </w:r>
    </w:p>
  </w:footnote>
  <w:footnote w:type="continuationSeparator" w:id="0">
    <w:p w:rsidR="00B90AAA" w:rsidRDefault="00B9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28" w:rsidRDefault="00642D55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0691C6" wp14:editId="24135DC8">
              <wp:simplePos x="0" y="0"/>
              <wp:positionH relativeFrom="column">
                <wp:posOffset>4347644</wp:posOffset>
              </wp:positionH>
              <wp:positionV relativeFrom="paragraph">
                <wp:posOffset>212090</wp:posOffset>
              </wp:positionV>
              <wp:extent cx="1713732" cy="641183"/>
              <wp:effectExtent l="0" t="0" r="20320" b="26035"/>
              <wp:wrapNone/>
              <wp:docPr id="30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3732" cy="64118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42D55" w:rsidRPr="002075F6" w:rsidRDefault="00642D55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Branka Vodnika 4, Varaždin</w:t>
                          </w:r>
                        </w:p>
                        <w:p w:rsidR="00642D55" w:rsidRPr="002075F6" w:rsidRDefault="00642D55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proofErr w:type="spellStart"/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tel</w:t>
                          </w:r>
                          <w:proofErr w:type="spellEnd"/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: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+385 (0) 42 561 102</w:t>
                          </w:r>
                        </w:p>
                        <w:p w:rsidR="00642D55" w:rsidRPr="002075F6" w:rsidRDefault="002075F6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fax</w:t>
                          </w:r>
                          <w:r w:rsidR="00642D55"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:</w:t>
                          </w:r>
                          <w:r w:rsidR="00642D55"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+38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5 (0) 42 561 958</w:t>
                          </w:r>
                        </w:p>
                        <w:p w:rsidR="002075F6" w:rsidRPr="002075F6" w:rsidRDefault="002075F6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mob: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+385 (0) 91 595 9761</w:t>
                          </w:r>
                        </w:p>
                        <w:p w:rsidR="002075F6" w:rsidRPr="002075F6" w:rsidRDefault="002075F6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e-mail: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tea.gatternig@gmail.com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0691C6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342.35pt;margin-top:16.7pt;width:134.9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" strokecolor="white [3212]">
              <v:textbox>
                <w:txbxContent>
                  <w:p w:rsidR="00642D55" w:rsidRPr="002075F6" w:rsidRDefault="00642D55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Branka Vodnika 4, Varaždin</w:t>
                    </w:r>
                  </w:p>
                  <w:p w:rsidR="00642D55" w:rsidRPr="002075F6" w:rsidRDefault="00642D55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proofErr w:type="spellStart"/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tel</w:t>
                    </w:r>
                    <w:proofErr w:type="spellEnd"/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: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+385 (0) 42 561 102</w:t>
                    </w:r>
                  </w:p>
                  <w:p w:rsidR="00642D55" w:rsidRPr="002075F6" w:rsidRDefault="002075F6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fax</w:t>
                    </w:r>
                    <w:r w:rsidR="00642D55"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:</w:t>
                    </w:r>
                    <w:r w:rsidR="00642D55"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+38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5 (0) 42 561 958</w:t>
                    </w:r>
                  </w:p>
                  <w:p w:rsidR="002075F6" w:rsidRPr="002075F6" w:rsidRDefault="002075F6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mob: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+385 (0) 91 595 9761</w:t>
                    </w:r>
                  </w:p>
                  <w:p w:rsidR="002075F6" w:rsidRPr="002075F6" w:rsidRDefault="002075F6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e-mail: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tea.gatternig@gmail.com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>
              <wp:extent cx="6294755" cy="889635"/>
              <wp:effectExtent l="0" t="0" r="10795" b="24765"/>
              <wp:docPr id="277" name="Područje crtanja 27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g:wgp>
                      <wpg:cNvPr id="4" name="Group 204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4755" cy="889635"/>
                          <a:chOff x="0" y="0"/>
                          <a:chExt cx="9913" cy="1401"/>
                        </a:xfrm>
                      </wpg:grpSpPr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13" cy="1401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"/>
                        <wps:cNvSpPr>
                          <a:spLocks/>
                        </wps:cNvSpPr>
                        <wps:spPr bwMode="auto">
                          <a:xfrm>
                            <a:off x="808" y="531"/>
                            <a:ext cx="562" cy="580"/>
                          </a:xfrm>
                          <a:custGeom>
                            <a:avLst/>
                            <a:gdLst>
                              <a:gd name="T0" fmla="*/ 198 w 562"/>
                              <a:gd name="T1" fmla="*/ 568 h 580"/>
                              <a:gd name="T2" fmla="*/ 171 w 562"/>
                              <a:gd name="T3" fmla="*/ 538 h 580"/>
                              <a:gd name="T4" fmla="*/ 183 w 562"/>
                              <a:gd name="T5" fmla="*/ 529 h 580"/>
                              <a:gd name="T6" fmla="*/ 231 w 562"/>
                              <a:gd name="T7" fmla="*/ 508 h 580"/>
                              <a:gd name="T8" fmla="*/ 258 w 562"/>
                              <a:gd name="T9" fmla="*/ 496 h 580"/>
                              <a:gd name="T10" fmla="*/ 270 w 562"/>
                              <a:gd name="T11" fmla="*/ 118 h 580"/>
                              <a:gd name="T12" fmla="*/ 273 w 562"/>
                              <a:gd name="T13" fmla="*/ 103 h 580"/>
                              <a:gd name="T14" fmla="*/ 246 w 562"/>
                              <a:gd name="T15" fmla="*/ 82 h 580"/>
                              <a:gd name="T16" fmla="*/ 189 w 562"/>
                              <a:gd name="T17" fmla="*/ 85 h 580"/>
                              <a:gd name="T18" fmla="*/ 132 w 562"/>
                              <a:gd name="T19" fmla="*/ 82 h 580"/>
                              <a:gd name="T20" fmla="*/ 129 w 562"/>
                              <a:gd name="T21" fmla="*/ 121 h 580"/>
                              <a:gd name="T22" fmla="*/ 144 w 562"/>
                              <a:gd name="T23" fmla="*/ 166 h 580"/>
                              <a:gd name="T24" fmla="*/ 138 w 562"/>
                              <a:gd name="T25" fmla="*/ 179 h 580"/>
                              <a:gd name="T26" fmla="*/ 234 w 562"/>
                              <a:gd name="T27" fmla="*/ 429 h 580"/>
                              <a:gd name="T28" fmla="*/ 237 w 562"/>
                              <a:gd name="T29" fmla="*/ 447 h 580"/>
                              <a:gd name="T30" fmla="*/ 207 w 562"/>
                              <a:gd name="T31" fmla="*/ 471 h 580"/>
                              <a:gd name="T32" fmla="*/ 84 w 562"/>
                              <a:gd name="T33" fmla="*/ 490 h 580"/>
                              <a:gd name="T34" fmla="*/ 0 w 562"/>
                              <a:gd name="T35" fmla="*/ 429 h 580"/>
                              <a:gd name="T36" fmla="*/ 57 w 562"/>
                              <a:gd name="T37" fmla="*/ 302 h 580"/>
                              <a:gd name="T38" fmla="*/ 93 w 562"/>
                              <a:gd name="T39" fmla="*/ 166 h 580"/>
                              <a:gd name="T40" fmla="*/ 111 w 562"/>
                              <a:gd name="T41" fmla="*/ 124 h 580"/>
                              <a:gd name="T42" fmla="*/ 114 w 562"/>
                              <a:gd name="T43" fmla="*/ 115 h 580"/>
                              <a:gd name="T44" fmla="*/ 114 w 562"/>
                              <a:gd name="T45" fmla="*/ 100 h 580"/>
                              <a:gd name="T46" fmla="*/ 120 w 562"/>
                              <a:gd name="T47" fmla="*/ 88 h 580"/>
                              <a:gd name="T48" fmla="*/ 108 w 562"/>
                              <a:gd name="T49" fmla="*/ 88 h 580"/>
                              <a:gd name="T50" fmla="*/ 108 w 562"/>
                              <a:gd name="T51" fmla="*/ 70 h 580"/>
                              <a:gd name="T52" fmla="*/ 129 w 562"/>
                              <a:gd name="T53" fmla="*/ 64 h 580"/>
                              <a:gd name="T54" fmla="*/ 198 w 562"/>
                              <a:gd name="T55" fmla="*/ 61 h 580"/>
                              <a:gd name="T56" fmla="*/ 267 w 562"/>
                              <a:gd name="T57" fmla="*/ 61 h 580"/>
                              <a:gd name="T58" fmla="*/ 270 w 562"/>
                              <a:gd name="T59" fmla="*/ 31 h 580"/>
                              <a:gd name="T60" fmla="*/ 270 w 562"/>
                              <a:gd name="T61" fmla="*/ 3 h 580"/>
                              <a:gd name="T62" fmla="*/ 294 w 562"/>
                              <a:gd name="T63" fmla="*/ 22 h 580"/>
                              <a:gd name="T64" fmla="*/ 291 w 562"/>
                              <a:gd name="T65" fmla="*/ 34 h 580"/>
                              <a:gd name="T66" fmla="*/ 294 w 562"/>
                              <a:gd name="T67" fmla="*/ 49 h 580"/>
                              <a:gd name="T68" fmla="*/ 361 w 562"/>
                              <a:gd name="T69" fmla="*/ 55 h 580"/>
                              <a:gd name="T70" fmla="*/ 430 w 562"/>
                              <a:gd name="T71" fmla="*/ 67 h 580"/>
                              <a:gd name="T72" fmla="*/ 457 w 562"/>
                              <a:gd name="T73" fmla="*/ 73 h 580"/>
                              <a:gd name="T74" fmla="*/ 448 w 562"/>
                              <a:gd name="T75" fmla="*/ 88 h 580"/>
                              <a:gd name="T76" fmla="*/ 445 w 562"/>
                              <a:gd name="T77" fmla="*/ 106 h 580"/>
                              <a:gd name="T78" fmla="*/ 451 w 562"/>
                              <a:gd name="T79" fmla="*/ 115 h 580"/>
                              <a:gd name="T80" fmla="*/ 451 w 562"/>
                              <a:gd name="T81" fmla="*/ 124 h 580"/>
                              <a:gd name="T82" fmla="*/ 469 w 562"/>
                              <a:gd name="T83" fmla="*/ 166 h 580"/>
                              <a:gd name="T84" fmla="*/ 466 w 562"/>
                              <a:gd name="T85" fmla="*/ 191 h 580"/>
                              <a:gd name="T86" fmla="*/ 490 w 562"/>
                              <a:gd name="T87" fmla="*/ 263 h 580"/>
                              <a:gd name="T88" fmla="*/ 547 w 562"/>
                              <a:gd name="T89" fmla="*/ 429 h 580"/>
                              <a:gd name="T90" fmla="*/ 544 w 562"/>
                              <a:gd name="T91" fmla="*/ 456 h 580"/>
                              <a:gd name="T92" fmla="*/ 400 w 562"/>
                              <a:gd name="T93" fmla="*/ 490 h 580"/>
                              <a:gd name="T94" fmla="*/ 321 w 562"/>
                              <a:gd name="T95" fmla="*/ 429 h 580"/>
                              <a:gd name="T96" fmla="*/ 421 w 562"/>
                              <a:gd name="T97" fmla="*/ 185 h 580"/>
                              <a:gd name="T98" fmla="*/ 418 w 562"/>
                              <a:gd name="T99" fmla="*/ 166 h 580"/>
                              <a:gd name="T100" fmla="*/ 430 w 562"/>
                              <a:gd name="T101" fmla="*/ 166 h 580"/>
                              <a:gd name="T102" fmla="*/ 439 w 562"/>
                              <a:gd name="T103" fmla="*/ 124 h 580"/>
                              <a:gd name="T104" fmla="*/ 430 w 562"/>
                              <a:gd name="T105" fmla="*/ 106 h 580"/>
                              <a:gd name="T106" fmla="*/ 427 w 562"/>
                              <a:gd name="T107" fmla="*/ 85 h 580"/>
                              <a:gd name="T108" fmla="*/ 388 w 562"/>
                              <a:gd name="T109" fmla="*/ 91 h 580"/>
                              <a:gd name="T110" fmla="*/ 324 w 562"/>
                              <a:gd name="T111" fmla="*/ 79 h 580"/>
                              <a:gd name="T112" fmla="*/ 300 w 562"/>
                              <a:gd name="T113" fmla="*/ 88 h 580"/>
                              <a:gd name="T114" fmla="*/ 291 w 562"/>
                              <a:gd name="T115" fmla="*/ 179 h 580"/>
                              <a:gd name="T116" fmla="*/ 300 w 562"/>
                              <a:gd name="T117" fmla="*/ 499 h 580"/>
                              <a:gd name="T118" fmla="*/ 352 w 562"/>
                              <a:gd name="T119" fmla="*/ 511 h 580"/>
                              <a:gd name="T120" fmla="*/ 388 w 562"/>
                              <a:gd name="T121" fmla="*/ 532 h 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562" h="580">
                                <a:moveTo>
                                  <a:pt x="273" y="580"/>
                                </a:moveTo>
                                <a:lnTo>
                                  <a:pt x="249" y="577"/>
                                </a:lnTo>
                                <a:lnTo>
                                  <a:pt x="222" y="574"/>
                                </a:lnTo>
                                <a:lnTo>
                                  <a:pt x="198" y="568"/>
                                </a:lnTo>
                                <a:lnTo>
                                  <a:pt x="174" y="556"/>
                                </a:lnTo>
                                <a:lnTo>
                                  <a:pt x="174" y="547"/>
                                </a:lnTo>
                                <a:lnTo>
                                  <a:pt x="171" y="541"/>
                                </a:lnTo>
                                <a:lnTo>
                                  <a:pt x="171" y="538"/>
                                </a:lnTo>
                                <a:lnTo>
                                  <a:pt x="174" y="535"/>
                                </a:lnTo>
                                <a:lnTo>
                                  <a:pt x="174" y="532"/>
                                </a:lnTo>
                                <a:lnTo>
                                  <a:pt x="177" y="532"/>
                                </a:lnTo>
                                <a:lnTo>
                                  <a:pt x="183" y="529"/>
                                </a:lnTo>
                                <a:lnTo>
                                  <a:pt x="186" y="529"/>
                                </a:lnTo>
                                <a:lnTo>
                                  <a:pt x="195" y="517"/>
                                </a:lnTo>
                                <a:lnTo>
                                  <a:pt x="210" y="511"/>
                                </a:lnTo>
                                <a:lnTo>
                                  <a:pt x="231" y="508"/>
                                </a:lnTo>
                                <a:lnTo>
                                  <a:pt x="264" y="508"/>
                                </a:lnTo>
                                <a:lnTo>
                                  <a:pt x="264" y="505"/>
                                </a:lnTo>
                                <a:lnTo>
                                  <a:pt x="258" y="499"/>
                                </a:lnTo>
                                <a:lnTo>
                                  <a:pt x="258" y="496"/>
                                </a:lnTo>
                                <a:lnTo>
                                  <a:pt x="267" y="487"/>
                                </a:lnTo>
                                <a:lnTo>
                                  <a:pt x="267" y="121"/>
                                </a:lnTo>
                                <a:lnTo>
                                  <a:pt x="270" y="121"/>
                                </a:lnTo>
                                <a:lnTo>
                                  <a:pt x="270" y="118"/>
                                </a:lnTo>
                                <a:lnTo>
                                  <a:pt x="273" y="115"/>
                                </a:lnTo>
                                <a:lnTo>
                                  <a:pt x="270" y="115"/>
                                </a:lnTo>
                                <a:lnTo>
                                  <a:pt x="270" y="106"/>
                                </a:lnTo>
                                <a:lnTo>
                                  <a:pt x="273" y="103"/>
                                </a:lnTo>
                                <a:lnTo>
                                  <a:pt x="267" y="103"/>
                                </a:lnTo>
                                <a:lnTo>
                                  <a:pt x="267" y="94"/>
                                </a:lnTo>
                                <a:lnTo>
                                  <a:pt x="264" y="88"/>
                                </a:lnTo>
                                <a:lnTo>
                                  <a:pt x="246" y="82"/>
                                </a:lnTo>
                                <a:lnTo>
                                  <a:pt x="231" y="76"/>
                                </a:lnTo>
                                <a:lnTo>
                                  <a:pt x="210" y="76"/>
                                </a:lnTo>
                                <a:lnTo>
                                  <a:pt x="198" y="79"/>
                                </a:lnTo>
                                <a:lnTo>
                                  <a:pt x="189" y="85"/>
                                </a:lnTo>
                                <a:lnTo>
                                  <a:pt x="183" y="88"/>
                                </a:lnTo>
                                <a:lnTo>
                                  <a:pt x="159" y="88"/>
                                </a:lnTo>
                                <a:lnTo>
                                  <a:pt x="147" y="85"/>
                                </a:lnTo>
                                <a:lnTo>
                                  <a:pt x="132" y="82"/>
                                </a:lnTo>
                                <a:lnTo>
                                  <a:pt x="132" y="109"/>
                                </a:lnTo>
                                <a:lnTo>
                                  <a:pt x="126" y="115"/>
                                </a:lnTo>
                                <a:lnTo>
                                  <a:pt x="126" y="121"/>
                                </a:lnTo>
                                <a:lnTo>
                                  <a:pt x="129" y="121"/>
                                </a:lnTo>
                                <a:lnTo>
                                  <a:pt x="132" y="124"/>
                                </a:lnTo>
                                <a:lnTo>
                                  <a:pt x="132" y="163"/>
                                </a:lnTo>
                                <a:lnTo>
                                  <a:pt x="135" y="166"/>
                                </a:lnTo>
                                <a:lnTo>
                                  <a:pt x="144" y="166"/>
                                </a:lnTo>
                                <a:lnTo>
                                  <a:pt x="144" y="176"/>
                                </a:lnTo>
                                <a:lnTo>
                                  <a:pt x="141" y="176"/>
                                </a:lnTo>
                                <a:lnTo>
                                  <a:pt x="141" y="179"/>
                                </a:lnTo>
                                <a:lnTo>
                                  <a:pt x="138" y="179"/>
                                </a:lnTo>
                                <a:lnTo>
                                  <a:pt x="138" y="182"/>
                                </a:lnTo>
                                <a:lnTo>
                                  <a:pt x="183" y="305"/>
                                </a:lnTo>
                                <a:lnTo>
                                  <a:pt x="231" y="429"/>
                                </a:lnTo>
                                <a:lnTo>
                                  <a:pt x="234" y="429"/>
                                </a:lnTo>
                                <a:lnTo>
                                  <a:pt x="237" y="432"/>
                                </a:lnTo>
                                <a:lnTo>
                                  <a:pt x="243" y="432"/>
                                </a:lnTo>
                                <a:lnTo>
                                  <a:pt x="240" y="438"/>
                                </a:lnTo>
                                <a:lnTo>
                                  <a:pt x="237" y="447"/>
                                </a:lnTo>
                                <a:lnTo>
                                  <a:pt x="231" y="453"/>
                                </a:lnTo>
                                <a:lnTo>
                                  <a:pt x="222" y="459"/>
                                </a:lnTo>
                                <a:lnTo>
                                  <a:pt x="216" y="465"/>
                                </a:lnTo>
                                <a:lnTo>
                                  <a:pt x="207" y="471"/>
                                </a:lnTo>
                                <a:lnTo>
                                  <a:pt x="201" y="474"/>
                                </a:lnTo>
                                <a:lnTo>
                                  <a:pt x="162" y="490"/>
                                </a:lnTo>
                                <a:lnTo>
                                  <a:pt x="123" y="493"/>
                                </a:lnTo>
                                <a:lnTo>
                                  <a:pt x="84" y="490"/>
                                </a:lnTo>
                                <a:lnTo>
                                  <a:pt x="42" y="474"/>
                                </a:lnTo>
                                <a:lnTo>
                                  <a:pt x="33" y="468"/>
                                </a:lnTo>
                                <a:lnTo>
                                  <a:pt x="6" y="441"/>
                                </a:lnTo>
                                <a:lnTo>
                                  <a:pt x="0" y="429"/>
                                </a:lnTo>
                                <a:lnTo>
                                  <a:pt x="6" y="429"/>
                                </a:lnTo>
                                <a:lnTo>
                                  <a:pt x="9" y="426"/>
                                </a:lnTo>
                                <a:lnTo>
                                  <a:pt x="15" y="426"/>
                                </a:lnTo>
                                <a:lnTo>
                                  <a:pt x="57" y="302"/>
                                </a:lnTo>
                                <a:lnTo>
                                  <a:pt x="99" y="176"/>
                                </a:lnTo>
                                <a:lnTo>
                                  <a:pt x="96" y="176"/>
                                </a:lnTo>
                                <a:lnTo>
                                  <a:pt x="93" y="173"/>
                                </a:lnTo>
                                <a:lnTo>
                                  <a:pt x="93" y="166"/>
                                </a:lnTo>
                                <a:lnTo>
                                  <a:pt x="105" y="166"/>
                                </a:lnTo>
                                <a:lnTo>
                                  <a:pt x="108" y="160"/>
                                </a:lnTo>
                                <a:lnTo>
                                  <a:pt x="111" y="151"/>
                                </a:lnTo>
                                <a:lnTo>
                                  <a:pt x="111" y="124"/>
                                </a:lnTo>
                                <a:lnTo>
                                  <a:pt x="114" y="121"/>
                                </a:lnTo>
                                <a:lnTo>
                                  <a:pt x="117" y="121"/>
                                </a:lnTo>
                                <a:lnTo>
                                  <a:pt x="117" y="118"/>
                                </a:lnTo>
                                <a:lnTo>
                                  <a:pt x="114" y="115"/>
                                </a:lnTo>
                                <a:lnTo>
                                  <a:pt x="111" y="109"/>
                                </a:lnTo>
                                <a:lnTo>
                                  <a:pt x="108" y="106"/>
                                </a:lnTo>
                                <a:lnTo>
                                  <a:pt x="108" y="100"/>
                                </a:lnTo>
                                <a:lnTo>
                                  <a:pt x="114" y="100"/>
                                </a:lnTo>
                                <a:lnTo>
                                  <a:pt x="120" y="106"/>
                                </a:lnTo>
                                <a:lnTo>
                                  <a:pt x="123" y="106"/>
                                </a:lnTo>
                                <a:lnTo>
                                  <a:pt x="123" y="91"/>
                                </a:lnTo>
                                <a:lnTo>
                                  <a:pt x="120" y="88"/>
                                </a:lnTo>
                                <a:lnTo>
                                  <a:pt x="114" y="88"/>
                                </a:lnTo>
                                <a:lnTo>
                                  <a:pt x="111" y="85"/>
                                </a:lnTo>
                                <a:lnTo>
                                  <a:pt x="111" y="88"/>
                                </a:lnTo>
                                <a:lnTo>
                                  <a:pt x="108" y="88"/>
                                </a:lnTo>
                                <a:lnTo>
                                  <a:pt x="105" y="82"/>
                                </a:lnTo>
                                <a:lnTo>
                                  <a:pt x="102" y="79"/>
                                </a:lnTo>
                                <a:lnTo>
                                  <a:pt x="102" y="76"/>
                                </a:lnTo>
                                <a:lnTo>
                                  <a:pt x="108" y="70"/>
                                </a:lnTo>
                                <a:lnTo>
                                  <a:pt x="111" y="70"/>
                                </a:lnTo>
                                <a:lnTo>
                                  <a:pt x="114" y="67"/>
                                </a:lnTo>
                                <a:lnTo>
                                  <a:pt x="120" y="64"/>
                                </a:lnTo>
                                <a:lnTo>
                                  <a:pt x="129" y="64"/>
                                </a:lnTo>
                                <a:lnTo>
                                  <a:pt x="138" y="73"/>
                                </a:lnTo>
                                <a:lnTo>
                                  <a:pt x="144" y="76"/>
                                </a:lnTo>
                                <a:lnTo>
                                  <a:pt x="171" y="73"/>
                                </a:lnTo>
                                <a:lnTo>
                                  <a:pt x="198" y="61"/>
                                </a:lnTo>
                                <a:lnTo>
                                  <a:pt x="225" y="52"/>
                                </a:lnTo>
                                <a:lnTo>
                                  <a:pt x="237" y="52"/>
                                </a:lnTo>
                                <a:lnTo>
                                  <a:pt x="255" y="58"/>
                                </a:lnTo>
                                <a:lnTo>
                                  <a:pt x="267" y="61"/>
                                </a:lnTo>
                                <a:lnTo>
                                  <a:pt x="267" y="37"/>
                                </a:lnTo>
                                <a:lnTo>
                                  <a:pt x="270" y="37"/>
                                </a:lnTo>
                                <a:lnTo>
                                  <a:pt x="273" y="34"/>
                                </a:lnTo>
                                <a:lnTo>
                                  <a:pt x="270" y="31"/>
                                </a:lnTo>
                                <a:lnTo>
                                  <a:pt x="270" y="25"/>
                                </a:lnTo>
                                <a:lnTo>
                                  <a:pt x="267" y="22"/>
                                </a:lnTo>
                                <a:lnTo>
                                  <a:pt x="267" y="9"/>
                                </a:lnTo>
                                <a:lnTo>
                                  <a:pt x="270" y="3"/>
                                </a:lnTo>
                                <a:lnTo>
                                  <a:pt x="279" y="0"/>
                                </a:lnTo>
                                <a:lnTo>
                                  <a:pt x="291" y="6"/>
                                </a:lnTo>
                                <a:lnTo>
                                  <a:pt x="294" y="12"/>
                                </a:lnTo>
                                <a:lnTo>
                                  <a:pt x="294" y="22"/>
                                </a:lnTo>
                                <a:lnTo>
                                  <a:pt x="291" y="25"/>
                                </a:lnTo>
                                <a:lnTo>
                                  <a:pt x="291" y="31"/>
                                </a:lnTo>
                                <a:lnTo>
                                  <a:pt x="288" y="34"/>
                                </a:lnTo>
                                <a:lnTo>
                                  <a:pt x="291" y="34"/>
                                </a:lnTo>
                                <a:lnTo>
                                  <a:pt x="297" y="37"/>
                                </a:lnTo>
                                <a:lnTo>
                                  <a:pt x="297" y="43"/>
                                </a:lnTo>
                                <a:lnTo>
                                  <a:pt x="294" y="43"/>
                                </a:lnTo>
                                <a:lnTo>
                                  <a:pt x="294" y="49"/>
                                </a:lnTo>
                                <a:lnTo>
                                  <a:pt x="297" y="55"/>
                                </a:lnTo>
                                <a:lnTo>
                                  <a:pt x="297" y="64"/>
                                </a:lnTo>
                                <a:lnTo>
                                  <a:pt x="327" y="55"/>
                                </a:lnTo>
                                <a:lnTo>
                                  <a:pt x="361" y="55"/>
                                </a:lnTo>
                                <a:lnTo>
                                  <a:pt x="379" y="67"/>
                                </a:lnTo>
                                <a:lnTo>
                                  <a:pt x="394" y="73"/>
                                </a:lnTo>
                                <a:lnTo>
                                  <a:pt x="412" y="76"/>
                                </a:lnTo>
                                <a:lnTo>
                                  <a:pt x="430" y="67"/>
                                </a:lnTo>
                                <a:lnTo>
                                  <a:pt x="442" y="67"/>
                                </a:lnTo>
                                <a:lnTo>
                                  <a:pt x="448" y="70"/>
                                </a:lnTo>
                                <a:lnTo>
                                  <a:pt x="457" y="70"/>
                                </a:lnTo>
                                <a:lnTo>
                                  <a:pt x="457" y="73"/>
                                </a:lnTo>
                                <a:lnTo>
                                  <a:pt x="460" y="76"/>
                                </a:lnTo>
                                <a:lnTo>
                                  <a:pt x="460" y="82"/>
                                </a:lnTo>
                                <a:lnTo>
                                  <a:pt x="457" y="88"/>
                                </a:lnTo>
                                <a:lnTo>
                                  <a:pt x="448" y="88"/>
                                </a:lnTo>
                                <a:lnTo>
                                  <a:pt x="442" y="91"/>
                                </a:lnTo>
                                <a:lnTo>
                                  <a:pt x="439" y="94"/>
                                </a:lnTo>
                                <a:lnTo>
                                  <a:pt x="439" y="106"/>
                                </a:lnTo>
                                <a:lnTo>
                                  <a:pt x="445" y="106"/>
                                </a:lnTo>
                                <a:lnTo>
                                  <a:pt x="445" y="103"/>
                                </a:lnTo>
                                <a:lnTo>
                                  <a:pt x="454" y="103"/>
                                </a:lnTo>
                                <a:lnTo>
                                  <a:pt x="454" y="109"/>
                                </a:lnTo>
                                <a:lnTo>
                                  <a:pt x="451" y="115"/>
                                </a:lnTo>
                                <a:lnTo>
                                  <a:pt x="445" y="118"/>
                                </a:lnTo>
                                <a:lnTo>
                                  <a:pt x="445" y="121"/>
                                </a:lnTo>
                                <a:lnTo>
                                  <a:pt x="448" y="124"/>
                                </a:lnTo>
                                <a:lnTo>
                                  <a:pt x="451" y="124"/>
                                </a:lnTo>
                                <a:lnTo>
                                  <a:pt x="451" y="145"/>
                                </a:lnTo>
                                <a:lnTo>
                                  <a:pt x="454" y="170"/>
                                </a:lnTo>
                                <a:lnTo>
                                  <a:pt x="460" y="166"/>
                                </a:lnTo>
                                <a:lnTo>
                                  <a:pt x="469" y="166"/>
                                </a:lnTo>
                                <a:lnTo>
                                  <a:pt x="469" y="173"/>
                                </a:lnTo>
                                <a:lnTo>
                                  <a:pt x="463" y="179"/>
                                </a:lnTo>
                                <a:lnTo>
                                  <a:pt x="463" y="185"/>
                                </a:lnTo>
                                <a:lnTo>
                                  <a:pt x="466" y="191"/>
                                </a:lnTo>
                                <a:lnTo>
                                  <a:pt x="469" y="200"/>
                                </a:lnTo>
                                <a:lnTo>
                                  <a:pt x="472" y="215"/>
                                </a:lnTo>
                                <a:lnTo>
                                  <a:pt x="478" y="236"/>
                                </a:lnTo>
                                <a:lnTo>
                                  <a:pt x="490" y="263"/>
                                </a:lnTo>
                                <a:lnTo>
                                  <a:pt x="502" y="305"/>
                                </a:lnTo>
                                <a:lnTo>
                                  <a:pt x="520" y="357"/>
                                </a:lnTo>
                                <a:lnTo>
                                  <a:pt x="544" y="426"/>
                                </a:lnTo>
                                <a:lnTo>
                                  <a:pt x="547" y="429"/>
                                </a:lnTo>
                                <a:lnTo>
                                  <a:pt x="556" y="429"/>
                                </a:lnTo>
                                <a:lnTo>
                                  <a:pt x="562" y="432"/>
                                </a:lnTo>
                                <a:lnTo>
                                  <a:pt x="556" y="444"/>
                                </a:lnTo>
                                <a:lnTo>
                                  <a:pt x="544" y="456"/>
                                </a:lnTo>
                                <a:lnTo>
                                  <a:pt x="508" y="480"/>
                                </a:lnTo>
                                <a:lnTo>
                                  <a:pt x="466" y="493"/>
                                </a:lnTo>
                                <a:lnTo>
                                  <a:pt x="421" y="493"/>
                                </a:lnTo>
                                <a:lnTo>
                                  <a:pt x="400" y="490"/>
                                </a:lnTo>
                                <a:lnTo>
                                  <a:pt x="376" y="480"/>
                                </a:lnTo>
                                <a:lnTo>
                                  <a:pt x="352" y="468"/>
                                </a:lnTo>
                                <a:lnTo>
                                  <a:pt x="333" y="450"/>
                                </a:lnTo>
                                <a:lnTo>
                                  <a:pt x="321" y="429"/>
                                </a:lnTo>
                                <a:lnTo>
                                  <a:pt x="327" y="429"/>
                                </a:lnTo>
                                <a:lnTo>
                                  <a:pt x="330" y="426"/>
                                </a:lnTo>
                                <a:lnTo>
                                  <a:pt x="337" y="426"/>
                                </a:lnTo>
                                <a:lnTo>
                                  <a:pt x="421" y="185"/>
                                </a:lnTo>
                                <a:lnTo>
                                  <a:pt x="421" y="182"/>
                                </a:lnTo>
                                <a:lnTo>
                                  <a:pt x="415" y="176"/>
                                </a:lnTo>
                                <a:lnTo>
                                  <a:pt x="415" y="173"/>
                                </a:lnTo>
                                <a:lnTo>
                                  <a:pt x="418" y="166"/>
                                </a:lnTo>
                                <a:lnTo>
                                  <a:pt x="424" y="166"/>
                                </a:lnTo>
                                <a:lnTo>
                                  <a:pt x="427" y="170"/>
                                </a:lnTo>
                                <a:lnTo>
                                  <a:pt x="427" y="166"/>
                                </a:lnTo>
                                <a:lnTo>
                                  <a:pt x="430" y="166"/>
                                </a:lnTo>
                                <a:lnTo>
                                  <a:pt x="430" y="151"/>
                                </a:lnTo>
                                <a:lnTo>
                                  <a:pt x="433" y="139"/>
                                </a:lnTo>
                                <a:lnTo>
                                  <a:pt x="433" y="124"/>
                                </a:lnTo>
                                <a:lnTo>
                                  <a:pt x="439" y="124"/>
                                </a:lnTo>
                                <a:lnTo>
                                  <a:pt x="439" y="121"/>
                                </a:lnTo>
                                <a:lnTo>
                                  <a:pt x="436" y="121"/>
                                </a:lnTo>
                                <a:lnTo>
                                  <a:pt x="436" y="118"/>
                                </a:lnTo>
                                <a:lnTo>
                                  <a:pt x="430" y="106"/>
                                </a:lnTo>
                                <a:lnTo>
                                  <a:pt x="430" y="97"/>
                                </a:lnTo>
                                <a:lnTo>
                                  <a:pt x="433" y="91"/>
                                </a:lnTo>
                                <a:lnTo>
                                  <a:pt x="433" y="85"/>
                                </a:lnTo>
                                <a:lnTo>
                                  <a:pt x="427" y="85"/>
                                </a:lnTo>
                                <a:lnTo>
                                  <a:pt x="421" y="88"/>
                                </a:lnTo>
                                <a:lnTo>
                                  <a:pt x="412" y="88"/>
                                </a:lnTo>
                                <a:lnTo>
                                  <a:pt x="403" y="91"/>
                                </a:lnTo>
                                <a:lnTo>
                                  <a:pt x="388" y="91"/>
                                </a:lnTo>
                                <a:lnTo>
                                  <a:pt x="382" y="88"/>
                                </a:lnTo>
                                <a:lnTo>
                                  <a:pt x="364" y="82"/>
                                </a:lnTo>
                                <a:lnTo>
                                  <a:pt x="352" y="79"/>
                                </a:lnTo>
                                <a:lnTo>
                                  <a:pt x="324" y="79"/>
                                </a:lnTo>
                                <a:lnTo>
                                  <a:pt x="315" y="82"/>
                                </a:lnTo>
                                <a:lnTo>
                                  <a:pt x="309" y="82"/>
                                </a:lnTo>
                                <a:lnTo>
                                  <a:pt x="303" y="85"/>
                                </a:lnTo>
                                <a:lnTo>
                                  <a:pt x="300" y="88"/>
                                </a:lnTo>
                                <a:lnTo>
                                  <a:pt x="297" y="94"/>
                                </a:lnTo>
                                <a:lnTo>
                                  <a:pt x="297" y="103"/>
                                </a:lnTo>
                                <a:lnTo>
                                  <a:pt x="291" y="103"/>
                                </a:lnTo>
                                <a:lnTo>
                                  <a:pt x="291" y="179"/>
                                </a:lnTo>
                                <a:lnTo>
                                  <a:pt x="294" y="233"/>
                                </a:lnTo>
                                <a:lnTo>
                                  <a:pt x="294" y="484"/>
                                </a:lnTo>
                                <a:lnTo>
                                  <a:pt x="300" y="496"/>
                                </a:lnTo>
                                <a:lnTo>
                                  <a:pt x="300" y="499"/>
                                </a:lnTo>
                                <a:lnTo>
                                  <a:pt x="297" y="505"/>
                                </a:lnTo>
                                <a:lnTo>
                                  <a:pt x="312" y="505"/>
                                </a:lnTo>
                                <a:lnTo>
                                  <a:pt x="330" y="508"/>
                                </a:lnTo>
                                <a:lnTo>
                                  <a:pt x="352" y="511"/>
                                </a:lnTo>
                                <a:lnTo>
                                  <a:pt x="367" y="517"/>
                                </a:lnTo>
                                <a:lnTo>
                                  <a:pt x="376" y="529"/>
                                </a:lnTo>
                                <a:lnTo>
                                  <a:pt x="385" y="529"/>
                                </a:lnTo>
                                <a:lnTo>
                                  <a:pt x="388" y="532"/>
                                </a:lnTo>
                                <a:lnTo>
                                  <a:pt x="388" y="562"/>
                                </a:lnTo>
                                <a:lnTo>
                                  <a:pt x="330" y="574"/>
                                </a:lnTo>
                                <a:lnTo>
                                  <a:pt x="273" y="5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B2B2"/>
                          </a:solidFill>
                          <a:ln w="0">
                            <a:solidFill>
                              <a:srgbClr val="B2B2B2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"/>
                        <wps:cNvSpPr>
                          <a:spLocks/>
                        </wps:cNvSpPr>
                        <wps:spPr bwMode="auto">
                          <a:xfrm>
                            <a:off x="928" y="679"/>
                            <a:ext cx="105" cy="281"/>
                          </a:xfrm>
                          <a:custGeom>
                            <a:avLst/>
                            <a:gdLst>
                              <a:gd name="T0" fmla="*/ 96 w 105"/>
                              <a:gd name="T1" fmla="*/ 281 h 281"/>
                              <a:gd name="T2" fmla="*/ 75 w 105"/>
                              <a:gd name="T3" fmla="*/ 275 h 281"/>
                              <a:gd name="T4" fmla="*/ 51 w 105"/>
                              <a:gd name="T5" fmla="*/ 272 h 281"/>
                              <a:gd name="T6" fmla="*/ 24 w 105"/>
                              <a:gd name="T7" fmla="*/ 269 h 281"/>
                              <a:gd name="T8" fmla="*/ 0 w 105"/>
                              <a:gd name="T9" fmla="*/ 269 h 281"/>
                              <a:gd name="T10" fmla="*/ 0 w 105"/>
                              <a:gd name="T11" fmla="*/ 106 h 281"/>
                              <a:gd name="T12" fmla="*/ 3 w 105"/>
                              <a:gd name="T13" fmla="*/ 25 h 281"/>
                              <a:gd name="T14" fmla="*/ 3 w 105"/>
                              <a:gd name="T15" fmla="*/ 6 h 281"/>
                              <a:gd name="T16" fmla="*/ 6 w 105"/>
                              <a:gd name="T17" fmla="*/ 3 h 281"/>
                              <a:gd name="T18" fmla="*/ 6 w 105"/>
                              <a:gd name="T19" fmla="*/ 0 h 281"/>
                              <a:gd name="T20" fmla="*/ 6 w 105"/>
                              <a:gd name="T21" fmla="*/ 15 h 281"/>
                              <a:gd name="T22" fmla="*/ 9 w 105"/>
                              <a:gd name="T23" fmla="*/ 22 h 281"/>
                              <a:gd name="T24" fmla="*/ 15 w 105"/>
                              <a:gd name="T25" fmla="*/ 31 h 281"/>
                              <a:gd name="T26" fmla="*/ 105 w 105"/>
                              <a:gd name="T27" fmla="*/ 278 h 281"/>
                              <a:gd name="T28" fmla="*/ 99 w 105"/>
                              <a:gd name="T29" fmla="*/ 278 h 281"/>
                              <a:gd name="T30" fmla="*/ 96 w 105"/>
                              <a:gd name="T31" fmla="*/ 281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81">
                                <a:moveTo>
                                  <a:pt x="96" y="281"/>
                                </a:moveTo>
                                <a:lnTo>
                                  <a:pt x="75" y="275"/>
                                </a:lnTo>
                                <a:lnTo>
                                  <a:pt x="51" y="272"/>
                                </a:lnTo>
                                <a:lnTo>
                                  <a:pt x="24" y="269"/>
                                </a:lnTo>
                                <a:lnTo>
                                  <a:pt x="0" y="269"/>
                                </a:lnTo>
                                <a:lnTo>
                                  <a:pt x="0" y="106"/>
                                </a:lnTo>
                                <a:lnTo>
                                  <a:pt x="3" y="25"/>
                                </a:lnTo>
                                <a:lnTo>
                                  <a:pt x="3" y="6"/>
                                </a:lnTo>
                                <a:lnTo>
                                  <a:pt x="6" y="3"/>
                                </a:lnTo>
                                <a:lnTo>
                                  <a:pt x="6" y="0"/>
                                </a:lnTo>
                                <a:lnTo>
                                  <a:pt x="6" y="15"/>
                                </a:lnTo>
                                <a:lnTo>
                                  <a:pt x="9" y="22"/>
                                </a:lnTo>
                                <a:lnTo>
                                  <a:pt x="15" y="31"/>
                                </a:lnTo>
                                <a:lnTo>
                                  <a:pt x="105" y="278"/>
                                </a:lnTo>
                                <a:lnTo>
                                  <a:pt x="99" y="278"/>
                                </a:lnTo>
                                <a:lnTo>
                                  <a:pt x="96" y="2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1250" y="682"/>
                            <a:ext cx="99" cy="278"/>
                          </a:xfrm>
                          <a:custGeom>
                            <a:avLst/>
                            <a:gdLst>
                              <a:gd name="T0" fmla="*/ 93 w 99"/>
                              <a:gd name="T1" fmla="*/ 278 h 278"/>
                              <a:gd name="T2" fmla="*/ 63 w 99"/>
                              <a:gd name="T3" fmla="*/ 269 h 278"/>
                              <a:gd name="T4" fmla="*/ 30 w 99"/>
                              <a:gd name="T5" fmla="*/ 269 h 278"/>
                              <a:gd name="T6" fmla="*/ 0 w 99"/>
                              <a:gd name="T7" fmla="*/ 266 h 278"/>
                              <a:gd name="T8" fmla="*/ 0 w 99"/>
                              <a:gd name="T9" fmla="*/ 133 h 278"/>
                              <a:gd name="T10" fmla="*/ 3 w 99"/>
                              <a:gd name="T11" fmla="*/ 0 h 278"/>
                              <a:gd name="T12" fmla="*/ 6 w 99"/>
                              <a:gd name="T13" fmla="*/ 0 h 278"/>
                              <a:gd name="T14" fmla="*/ 6 w 99"/>
                              <a:gd name="T15" fmla="*/ 12 h 278"/>
                              <a:gd name="T16" fmla="*/ 12 w 99"/>
                              <a:gd name="T17" fmla="*/ 25 h 278"/>
                              <a:gd name="T18" fmla="*/ 18 w 99"/>
                              <a:gd name="T19" fmla="*/ 28 h 278"/>
                              <a:gd name="T20" fmla="*/ 33 w 99"/>
                              <a:gd name="T21" fmla="*/ 76 h 278"/>
                              <a:gd name="T22" fmla="*/ 45 w 99"/>
                              <a:gd name="T23" fmla="*/ 112 h 278"/>
                              <a:gd name="T24" fmla="*/ 54 w 99"/>
                              <a:gd name="T25" fmla="*/ 142 h 278"/>
                              <a:gd name="T26" fmla="*/ 63 w 99"/>
                              <a:gd name="T27" fmla="*/ 169 h 278"/>
                              <a:gd name="T28" fmla="*/ 72 w 99"/>
                              <a:gd name="T29" fmla="*/ 194 h 278"/>
                              <a:gd name="T30" fmla="*/ 84 w 99"/>
                              <a:gd name="T31" fmla="*/ 227 h 278"/>
                              <a:gd name="T32" fmla="*/ 99 w 99"/>
                              <a:gd name="T33" fmla="*/ 269 h 278"/>
                              <a:gd name="T34" fmla="*/ 99 w 99"/>
                              <a:gd name="T35" fmla="*/ 278 h 278"/>
                              <a:gd name="T36" fmla="*/ 93 w 99"/>
                              <a:gd name="T37" fmla="*/ 278 h 2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9" h="278">
                                <a:moveTo>
                                  <a:pt x="93" y="278"/>
                                </a:moveTo>
                                <a:lnTo>
                                  <a:pt x="63" y="269"/>
                                </a:lnTo>
                                <a:lnTo>
                                  <a:pt x="30" y="269"/>
                                </a:lnTo>
                                <a:lnTo>
                                  <a:pt x="0" y="266"/>
                                </a:lnTo>
                                <a:lnTo>
                                  <a:pt x="0" y="133"/>
                                </a:lnTo>
                                <a:lnTo>
                                  <a:pt x="3" y="0"/>
                                </a:lnTo>
                                <a:lnTo>
                                  <a:pt x="6" y="0"/>
                                </a:lnTo>
                                <a:lnTo>
                                  <a:pt x="6" y="12"/>
                                </a:lnTo>
                                <a:lnTo>
                                  <a:pt x="12" y="25"/>
                                </a:lnTo>
                                <a:lnTo>
                                  <a:pt x="18" y="28"/>
                                </a:lnTo>
                                <a:lnTo>
                                  <a:pt x="33" y="76"/>
                                </a:lnTo>
                                <a:lnTo>
                                  <a:pt x="45" y="112"/>
                                </a:lnTo>
                                <a:lnTo>
                                  <a:pt x="54" y="142"/>
                                </a:lnTo>
                                <a:lnTo>
                                  <a:pt x="63" y="169"/>
                                </a:lnTo>
                                <a:lnTo>
                                  <a:pt x="72" y="194"/>
                                </a:lnTo>
                                <a:lnTo>
                                  <a:pt x="84" y="227"/>
                                </a:lnTo>
                                <a:lnTo>
                                  <a:pt x="99" y="269"/>
                                </a:lnTo>
                                <a:lnTo>
                                  <a:pt x="99" y="278"/>
                                </a:lnTo>
                                <a:lnTo>
                                  <a:pt x="93" y="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823" y="679"/>
                            <a:ext cx="105" cy="278"/>
                          </a:xfrm>
                          <a:custGeom>
                            <a:avLst/>
                            <a:gdLst>
                              <a:gd name="T0" fmla="*/ 3 w 105"/>
                              <a:gd name="T1" fmla="*/ 278 h 278"/>
                              <a:gd name="T2" fmla="*/ 0 w 105"/>
                              <a:gd name="T3" fmla="*/ 275 h 278"/>
                              <a:gd name="T4" fmla="*/ 42 w 105"/>
                              <a:gd name="T5" fmla="*/ 154 h 278"/>
                              <a:gd name="T6" fmla="*/ 87 w 105"/>
                              <a:gd name="T7" fmla="*/ 34 h 278"/>
                              <a:gd name="T8" fmla="*/ 96 w 105"/>
                              <a:gd name="T9" fmla="*/ 25 h 278"/>
                              <a:gd name="T10" fmla="*/ 96 w 105"/>
                              <a:gd name="T11" fmla="*/ 18 h 278"/>
                              <a:gd name="T12" fmla="*/ 99 w 105"/>
                              <a:gd name="T13" fmla="*/ 12 h 278"/>
                              <a:gd name="T14" fmla="*/ 99 w 105"/>
                              <a:gd name="T15" fmla="*/ 6 h 278"/>
                              <a:gd name="T16" fmla="*/ 102 w 105"/>
                              <a:gd name="T17" fmla="*/ 3 h 278"/>
                              <a:gd name="T18" fmla="*/ 102 w 105"/>
                              <a:gd name="T19" fmla="*/ 0 h 278"/>
                              <a:gd name="T20" fmla="*/ 102 w 105"/>
                              <a:gd name="T21" fmla="*/ 31 h 278"/>
                              <a:gd name="T22" fmla="*/ 105 w 105"/>
                              <a:gd name="T23" fmla="*/ 34 h 278"/>
                              <a:gd name="T24" fmla="*/ 105 w 105"/>
                              <a:gd name="T25" fmla="*/ 269 h 278"/>
                              <a:gd name="T26" fmla="*/ 3 w 105"/>
                              <a:gd name="T27" fmla="*/ 278 h 2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5" h="278">
                                <a:moveTo>
                                  <a:pt x="3" y="278"/>
                                </a:moveTo>
                                <a:lnTo>
                                  <a:pt x="0" y="275"/>
                                </a:lnTo>
                                <a:lnTo>
                                  <a:pt x="42" y="154"/>
                                </a:lnTo>
                                <a:lnTo>
                                  <a:pt x="87" y="34"/>
                                </a:lnTo>
                                <a:lnTo>
                                  <a:pt x="96" y="25"/>
                                </a:lnTo>
                                <a:lnTo>
                                  <a:pt x="96" y="18"/>
                                </a:lnTo>
                                <a:lnTo>
                                  <a:pt x="99" y="12"/>
                                </a:lnTo>
                                <a:lnTo>
                                  <a:pt x="99" y="6"/>
                                </a:lnTo>
                                <a:lnTo>
                                  <a:pt x="102" y="3"/>
                                </a:lnTo>
                                <a:lnTo>
                                  <a:pt x="102" y="0"/>
                                </a:lnTo>
                                <a:lnTo>
                                  <a:pt x="102" y="31"/>
                                </a:lnTo>
                                <a:lnTo>
                                  <a:pt x="105" y="34"/>
                                </a:lnTo>
                                <a:lnTo>
                                  <a:pt x="105" y="269"/>
                                </a:lnTo>
                                <a:lnTo>
                                  <a:pt x="3" y="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1151" y="682"/>
                            <a:ext cx="96" cy="275"/>
                          </a:xfrm>
                          <a:custGeom>
                            <a:avLst/>
                            <a:gdLst>
                              <a:gd name="T0" fmla="*/ 0 w 96"/>
                              <a:gd name="T1" fmla="*/ 275 h 275"/>
                              <a:gd name="T2" fmla="*/ 0 w 96"/>
                              <a:gd name="T3" fmla="*/ 269 h 275"/>
                              <a:gd name="T4" fmla="*/ 84 w 96"/>
                              <a:gd name="T5" fmla="*/ 28 h 275"/>
                              <a:gd name="T6" fmla="*/ 90 w 96"/>
                              <a:gd name="T7" fmla="*/ 22 h 275"/>
                              <a:gd name="T8" fmla="*/ 93 w 96"/>
                              <a:gd name="T9" fmla="*/ 15 h 275"/>
                              <a:gd name="T10" fmla="*/ 93 w 96"/>
                              <a:gd name="T11" fmla="*/ 0 h 275"/>
                              <a:gd name="T12" fmla="*/ 96 w 96"/>
                              <a:gd name="T13" fmla="*/ 0 h 275"/>
                              <a:gd name="T14" fmla="*/ 96 w 96"/>
                              <a:gd name="T15" fmla="*/ 266 h 275"/>
                              <a:gd name="T16" fmla="*/ 0 w 96"/>
                              <a:gd name="T17" fmla="*/ 275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6" h="275">
                                <a:moveTo>
                                  <a:pt x="0" y="275"/>
                                </a:moveTo>
                                <a:lnTo>
                                  <a:pt x="0" y="269"/>
                                </a:lnTo>
                                <a:lnTo>
                                  <a:pt x="84" y="28"/>
                                </a:lnTo>
                                <a:lnTo>
                                  <a:pt x="90" y="22"/>
                                </a:lnTo>
                                <a:lnTo>
                                  <a:pt x="93" y="15"/>
                                </a:lnTo>
                                <a:lnTo>
                                  <a:pt x="93" y="0"/>
                                </a:lnTo>
                                <a:lnTo>
                                  <a:pt x="96" y="0"/>
                                </a:lnTo>
                                <a:lnTo>
                                  <a:pt x="96" y="266"/>
                                </a:lnTo>
                                <a:lnTo>
                                  <a:pt x="0" y="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8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20202"/>
                          </a:solidFill>
                          <a:ln w="0">
                            <a:solidFill>
                              <a:srgbClr val="02020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5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040404"/>
                          </a:solidFill>
                          <a:ln w="0">
                            <a:solidFill>
                              <a:srgbClr val="04040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3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60606"/>
                          </a:solidFill>
                          <a:ln w="0">
                            <a:solidFill>
                              <a:srgbClr val="06060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09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080808"/>
                          </a:solidFill>
                          <a:ln w="0">
                            <a:solidFill>
                              <a:srgbClr val="08080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8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A0A0A"/>
                          </a:solidFill>
                          <a:ln w="0">
                            <a:solidFill>
                              <a:srgbClr val="0A0A0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6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0C0C0C"/>
                          </a:solidFill>
                          <a:ln w="0">
                            <a:solidFill>
                              <a:srgbClr val="0C0C0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54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E0E0E"/>
                          </a:solidFill>
                          <a:ln w="0">
                            <a:solidFill>
                              <a:srgbClr val="0E0E0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1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01010"/>
                          </a:solidFill>
                          <a:ln w="0">
                            <a:solidFill>
                              <a:srgbClr val="10101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9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121212"/>
                          </a:solidFill>
                          <a:ln w="0">
                            <a:solidFill>
                              <a:srgbClr val="12121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6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41414"/>
                          </a:solidFill>
                          <a:ln w="0">
                            <a:solidFill>
                              <a:srgbClr val="14141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84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161616"/>
                          </a:solidFill>
                          <a:ln w="0">
                            <a:solidFill>
                              <a:srgbClr val="16161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2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81818"/>
                          </a:solidFill>
                          <a:ln w="0">
                            <a:solidFill>
                              <a:srgbClr val="18181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0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A1A1A"/>
                          </a:solidFill>
                          <a:ln w="0">
                            <a:solidFill>
                              <a:srgbClr val="1A1A1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078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1C1C1C"/>
                          </a:solidFill>
                          <a:ln w="0">
                            <a:solidFill>
                              <a:srgbClr val="1C1C1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15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E1E1E"/>
                          </a:solidFill>
                          <a:ln w="0">
                            <a:solidFill>
                              <a:srgbClr val="1E1E1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23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02020"/>
                          </a:solidFill>
                          <a:ln w="0">
                            <a:solidFill>
                              <a:srgbClr val="2020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30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22222"/>
                          </a:solidFill>
                          <a:ln w="0">
                            <a:solidFill>
                              <a:srgbClr val="22222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38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42424"/>
                          </a:solidFill>
                          <a:ln w="0">
                            <a:solidFill>
                              <a:srgbClr val="24242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46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62626"/>
                          </a:solidFill>
                          <a:ln w="0">
                            <a:solidFill>
                              <a:srgbClr val="26262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53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82828"/>
                          </a:solidFill>
                          <a:ln w="0">
                            <a:solidFill>
                              <a:srgbClr val="28282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1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A2A2A"/>
                          </a:solidFill>
                          <a:ln w="0">
                            <a:solidFill>
                              <a:srgbClr val="2A2A2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69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C2C2C"/>
                          </a:solidFill>
                          <a:ln w="0">
                            <a:solidFill>
                              <a:srgbClr val="2C2C2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76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E2E2E"/>
                          </a:solidFill>
                          <a:ln w="0">
                            <a:solidFill>
                              <a:srgbClr val="2E2E2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844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303030"/>
                          </a:solidFill>
                          <a:ln w="0">
                            <a:solidFill>
                              <a:srgbClr val="30303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92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23232"/>
                          </a:solidFill>
                          <a:ln w="0">
                            <a:solidFill>
                              <a:srgbClr val="32323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99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43434"/>
                          </a:solidFill>
                          <a:ln w="0">
                            <a:solidFill>
                              <a:srgbClr val="34343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07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363636"/>
                          </a:solidFill>
                          <a:ln w="0">
                            <a:solidFill>
                              <a:srgbClr val="36363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15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83838"/>
                          </a:solidFill>
                          <a:ln w="0">
                            <a:solidFill>
                              <a:srgbClr val="38383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222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 w="0">
                            <a:solidFill>
                              <a:srgbClr val="3A3A3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30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0">
                            <a:solidFill>
                              <a:srgbClr val="3C3C3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38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3E3E3E"/>
                          </a:solidFill>
                          <a:ln w="0">
                            <a:solidFill>
                              <a:srgbClr val="3E3E3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45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 w="0">
                            <a:solidFill>
                              <a:srgbClr val="40404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53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424242"/>
                          </a:solidFill>
                          <a:ln w="0">
                            <a:solidFill>
                              <a:srgbClr val="42424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610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444444"/>
                          </a:solidFill>
                          <a:ln w="0">
                            <a:solidFill>
                              <a:srgbClr val="4444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68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464646"/>
                          </a:solidFill>
                          <a:ln w="0">
                            <a:solidFill>
                              <a:srgbClr val="46464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6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84848"/>
                          </a:solidFill>
                          <a:ln w="0">
                            <a:solidFill>
                              <a:srgbClr val="48484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84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4A4A4A"/>
                          </a:solidFill>
                          <a:ln w="0">
                            <a:solidFill>
                              <a:srgbClr val="4A4A4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91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C4C4C"/>
                          </a:solidFill>
                          <a:ln w="0">
                            <a:solidFill>
                              <a:srgbClr val="4C4C4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99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E4E4E"/>
                          </a:solidFill>
                          <a:ln w="0">
                            <a:solidFill>
                              <a:srgbClr val="4E4E4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307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505050"/>
                          </a:solidFill>
                          <a:ln w="0">
                            <a:solidFill>
                              <a:srgbClr val="50505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314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 w="0">
                            <a:solidFill>
                              <a:srgbClr val="52525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22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545454"/>
                          </a:solidFill>
                          <a:ln w="0">
                            <a:solidFill>
                              <a:srgbClr val="54545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330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65656"/>
                          </a:solidFill>
                          <a:ln w="0">
                            <a:solidFill>
                              <a:srgbClr val="56565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3379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585858"/>
                          </a:solidFill>
                          <a:ln w="0">
                            <a:solidFill>
                              <a:srgbClr val="58585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345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0">
                            <a:solidFill>
                              <a:srgbClr val="5A5A5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353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5C5C5C"/>
                          </a:solidFill>
                          <a:ln w="0">
                            <a:solidFill>
                              <a:srgbClr val="5C5C5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360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E5E5E"/>
                          </a:solidFill>
                          <a:ln w="0">
                            <a:solidFill>
                              <a:srgbClr val="5E5E5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68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06060"/>
                          </a:solidFill>
                          <a:ln w="0">
                            <a:solidFill>
                              <a:srgbClr val="606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76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626262"/>
                          </a:solidFill>
                          <a:ln w="0">
                            <a:solidFill>
                              <a:srgbClr val="62626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383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46464"/>
                          </a:solidFill>
                          <a:ln w="0">
                            <a:solidFill>
                              <a:srgbClr val="64646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391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666666"/>
                          </a:solidFill>
                          <a:ln w="0">
                            <a:solidFill>
                              <a:srgbClr val="66666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99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686868"/>
                          </a:solidFill>
                          <a:ln w="0">
                            <a:solidFill>
                              <a:srgbClr val="68686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07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A6A6A"/>
                          </a:solidFill>
                          <a:ln w="0">
                            <a:solidFill>
                              <a:srgbClr val="6A6A6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145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6C6C6C"/>
                          </a:solidFill>
                          <a:ln w="0">
                            <a:solidFill>
                              <a:srgbClr val="6C6C6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422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E6E6E"/>
                          </a:solidFill>
                          <a:ln w="0">
                            <a:solidFill>
                              <a:srgbClr val="6E6E6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429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07070"/>
                          </a:solidFill>
                          <a:ln w="0">
                            <a:solidFill>
                              <a:srgbClr val="70707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437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27272"/>
                          </a:solidFill>
                          <a:ln w="0">
                            <a:solidFill>
                              <a:srgbClr val="72727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45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47474"/>
                          </a:solidFill>
                          <a:ln w="0">
                            <a:solidFill>
                              <a:srgbClr val="74747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453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67676"/>
                          </a:solidFill>
                          <a:ln w="0">
                            <a:solidFill>
                              <a:srgbClr val="76767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460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87878"/>
                          </a:solidFill>
                          <a:ln w="0">
                            <a:solidFill>
                              <a:srgbClr val="78787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468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A7A7A"/>
                          </a:solidFill>
                          <a:ln w="0">
                            <a:solidFill>
                              <a:srgbClr val="7A7A7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75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C7C7C"/>
                          </a:solidFill>
                          <a:ln w="0">
                            <a:solidFill>
                              <a:srgbClr val="7C7C7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483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E7E7E"/>
                          </a:solidFill>
                          <a:ln w="0">
                            <a:solidFill>
                              <a:srgbClr val="7E7E7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911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 w="0">
                            <a:solidFill>
                              <a:srgbClr val="7F7F7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499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18181"/>
                          </a:solidFill>
                          <a:ln w="0">
                            <a:solidFill>
                              <a:srgbClr val="81818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506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38383"/>
                          </a:solidFill>
                          <a:ln w="0">
                            <a:solidFill>
                              <a:srgbClr val="83838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514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58585"/>
                          </a:solidFill>
                          <a:ln w="0">
                            <a:solidFill>
                              <a:srgbClr val="85858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22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78787"/>
                          </a:solidFill>
                          <a:ln w="0">
                            <a:solidFill>
                              <a:srgbClr val="87878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529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98989"/>
                          </a:solidFill>
                          <a:ln w="0">
                            <a:solidFill>
                              <a:srgbClr val="89898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537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B8B8B"/>
                          </a:solidFill>
                          <a:ln w="0">
                            <a:solidFill>
                              <a:srgbClr val="8B8B8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544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D8D8D"/>
                          </a:solidFill>
                          <a:ln w="0">
                            <a:solidFill>
                              <a:srgbClr val="8D8D8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552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F8F8F"/>
                          </a:solidFill>
                          <a:ln w="0">
                            <a:solidFill>
                              <a:srgbClr val="8F8F8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560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19191"/>
                          </a:solidFill>
                          <a:ln w="0">
                            <a:solidFill>
                              <a:srgbClr val="91919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680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939393"/>
                          </a:solidFill>
                          <a:ln w="0">
                            <a:solidFill>
                              <a:srgbClr val="93939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575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59595"/>
                          </a:solidFill>
                          <a:ln w="0">
                            <a:solidFill>
                              <a:srgbClr val="95959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583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79797"/>
                          </a:solidFill>
                          <a:ln w="0">
                            <a:solidFill>
                              <a:srgbClr val="97979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591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999999"/>
                          </a:solidFill>
                          <a:ln w="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598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 w="0">
                            <a:solidFill>
                              <a:srgbClr val="9B9B9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606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9D9D9D"/>
                          </a:solidFill>
                          <a:ln w="0">
                            <a:solidFill>
                              <a:srgbClr val="9D9D9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614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 w="0">
                            <a:solidFill>
                              <a:srgbClr val="9F9F9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621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1A1A1"/>
                          </a:solidFill>
                          <a:ln w="0">
                            <a:solidFill>
                              <a:srgbClr val="A1A1A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629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A3A3A3"/>
                          </a:solidFill>
                          <a:ln w="0">
                            <a:solidFill>
                              <a:srgbClr val="A3A3A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637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5A5A5"/>
                          </a:solidFill>
                          <a:ln w="0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6446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A7A7A7"/>
                          </a:solidFill>
                          <a:ln w="0">
                            <a:solidFill>
                              <a:srgbClr val="A7A7A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52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9A9A9"/>
                          </a:solidFill>
                          <a:ln w="0">
                            <a:solidFill>
                              <a:srgbClr val="A9A9A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660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ABABAB"/>
                          </a:solidFill>
                          <a:ln w="0">
                            <a:solidFill>
                              <a:srgbClr val="ABABA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667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DADAD"/>
                          </a:solidFill>
                          <a:ln w="0">
                            <a:solidFill>
                              <a:srgbClr val="ADADA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675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AFAFAF"/>
                          </a:solidFill>
                          <a:ln w="0">
                            <a:solidFill>
                              <a:srgbClr val="AFAFA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683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1B1B1"/>
                          </a:solidFill>
                          <a:ln w="0">
                            <a:solidFill>
                              <a:srgbClr val="B1B1B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690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 w="0">
                            <a:solidFill>
                              <a:srgbClr val="B3B3B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698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5B5B5"/>
                          </a:solidFill>
                          <a:ln w="0">
                            <a:solidFill>
                              <a:srgbClr val="B5B5B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706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B7B7B7"/>
                          </a:solidFill>
                          <a:ln w="0">
                            <a:solidFill>
                              <a:srgbClr val="B7B7B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713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9B9B9"/>
                          </a:solidFill>
                          <a:ln w="0">
                            <a:solidFill>
                              <a:srgbClr val="B9B9B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7215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BBBBBB"/>
                          </a:solidFill>
                          <a:ln w="0">
                            <a:solidFill>
                              <a:srgbClr val="BBBBB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729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DBDBD"/>
                          </a:solidFill>
                          <a:ln w="0">
                            <a:solidFill>
                              <a:srgbClr val="BDBDB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736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solidFill>
                              <a:srgbClr val="BFBFB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744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1C1C1"/>
                          </a:solidFill>
                          <a:ln w="0">
                            <a:solidFill>
                              <a:srgbClr val="C1C1C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52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C3C3C3"/>
                          </a:solidFill>
                          <a:ln w="0">
                            <a:solidFill>
                              <a:srgbClr val="C3C3C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759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5C5C5"/>
                          </a:solidFill>
                          <a:ln w="0">
                            <a:solidFill>
                              <a:srgbClr val="C5C5C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767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C7C7C7"/>
                          </a:solidFill>
                          <a:ln w="0">
                            <a:solidFill>
                              <a:srgbClr val="C7C7C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775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9C9C9"/>
                          </a:solidFill>
                          <a:ln w="0">
                            <a:solidFill>
                              <a:srgbClr val="C9C9C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782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BCBCB"/>
                          </a:solidFill>
                          <a:ln w="0">
                            <a:solidFill>
                              <a:srgbClr val="CBCBC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790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CDCDCD"/>
                          </a:solidFill>
                          <a:ln w="0">
                            <a:solidFill>
                              <a:srgbClr val="CDCDC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7981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CFCFCF"/>
                          </a:solidFill>
                          <a:ln w="0">
                            <a:solidFill>
                              <a:srgbClr val="CFCFC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806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1D1D1"/>
                          </a:solidFill>
                          <a:ln w="0">
                            <a:solidFill>
                              <a:srgbClr val="D1D1D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813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3D3D3"/>
                          </a:solidFill>
                          <a:ln w="0">
                            <a:solidFill>
                              <a:srgbClr val="D3D3D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821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5D5D5"/>
                          </a:solidFill>
                          <a:ln w="0">
                            <a:solidFill>
                              <a:srgbClr val="D5D5D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828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 w="0">
                            <a:solidFill>
                              <a:srgbClr val="D7D7D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836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0">
                            <a:solidFill>
                              <a:srgbClr val="D9D9D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844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BDBDB"/>
                          </a:solidFill>
                          <a:ln w="0">
                            <a:solidFill>
                              <a:srgbClr val="DBDBD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851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0">
                            <a:solidFill>
                              <a:srgbClr val="DDDDD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859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 w="0">
                            <a:solidFill>
                              <a:srgbClr val="DFDFD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867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 w="0">
                            <a:solidFill>
                              <a:srgbClr val="E1E1E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8747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E3E3E3"/>
                          </a:solidFill>
                          <a:ln w="0">
                            <a:solidFill>
                              <a:srgbClr val="E3E3E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882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E5E5E5"/>
                          </a:solidFill>
                          <a:ln w="0">
                            <a:solidFill>
                              <a:srgbClr val="E5E5E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890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 w="0">
                            <a:solidFill>
                              <a:srgbClr val="E7E7E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897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E9E9E9"/>
                          </a:solidFill>
                          <a:ln w="0">
                            <a:solidFill>
                              <a:srgbClr val="E9E9E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905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BEBEB"/>
                          </a:solidFill>
                          <a:ln w="0">
                            <a:solidFill>
                              <a:srgbClr val="EBEBE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913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EDEDED"/>
                          </a:solidFill>
                          <a:ln w="0">
                            <a:solidFill>
                              <a:srgbClr val="EDEDE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921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FEFEF"/>
                          </a:solidFill>
                          <a:ln w="0">
                            <a:solidFill>
                              <a:srgbClr val="EFEFE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928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 w="0">
                            <a:solidFill>
                              <a:srgbClr val="F1F1F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936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w="0">
                            <a:solidFill>
                              <a:srgbClr val="F3F3F3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943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5F5F5"/>
                          </a:solidFill>
                          <a:ln w="0">
                            <a:solidFill>
                              <a:srgbClr val="F5F5F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9516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0">
                            <a:solidFill>
                              <a:srgbClr val="F7F7F7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959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9F9F9"/>
                          </a:solidFill>
                          <a:ln w="0">
                            <a:solidFill>
                              <a:srgbClr val="F9F9F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967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FBFBFB"/>
                          </a:solidFill>
                          <a:ln w="0">
                            <a:solidFill>
                              <a:srgbClr val="FBFBF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974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DFDFD"/>
                          </a:solidFill>
                          <a:ln w="0">
                            <a:solidFill>
                              <a:srgbClr val="FDFDFD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3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81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20202"/>
                          </a:solidFill>
                          <a:ln w="0">
                            <a:solidFill>
                              <a:srgbClr val="02020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156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040404"/>
                          </a:solidFill>
                          <a:ln w="0">
                            <a:solidFill>
                              <a:srgbClr val="04040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34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60606"/>
                          </a:solidFill>
                          <a:ln w="0">
                            <a:solidFill>
                              <a:srgbClr val="06060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309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080808"/>
                          </a:solidFill>
                          <a:ln w="0">
                            <a:solidFill>
                              <a:srgbClr val="08080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388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A0A0A"/>
                          </a:solidFill>
                          <a:ln w="0">
                            <a:solidFill>
                              <a:srgbClr val="0A0A0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463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0C0C0C"/>
                          </a:solidFill>
                          <a:ln w="0">
                            <a:solidFill>
                              <a:srgbClr val="0C0C0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541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E0E0E"/>
                          </a:solidFill>
                          <a:ln w="0">
                            <a:solidFill>
                              <a:srgbClr val="0E0E0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616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01010"/>
                          </a:solidFill>
                          <a:ln w="0">
                            <a:solidFill>
                              <a:srgbClr val="10101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694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121212"/>
                          </a:solidFill>
                          <a:ln w="0">
                            <a:solidFill>
                              <a:srgbClr val="12121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769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41414"/>
                          </a:solidFill>
                          <a:ln w="0">
                            <a:solidFill>
                              <a:srgbClr val="14141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847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161616"/>
                          </a:solidFill>
                          <a:ln w="0">
                            <a:solidFill>
                              <a:srgbClr val="16161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922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81818"/>
                          </a:solidFill>
                          <a:ln w="0">
                            <a:solidFill>
                              <a:srgbClr val="18181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00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A1A1A"/>
                          </a:solidFill>
                          <a:ln w="0">
                            <a:solidFill>
                              <a:srgbClr val="1A1A1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1078" y="178"/>
                            <a:ext cx="76" cy="88"/>
                          </a:xfrm>
                          <a:prstGeom prst="rect">
                            <a:avLst/>
                          </a:prstGeom>
                          <a:solidFill>
                            <a:srgbClr val="1C1C1C"/>
                          </a:solidFill>
                          <a:ln w="0">
                            <a:solidFill>
                              <a:srgbClr val="1C1C1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115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E1E1E"/>
                          </a:solidFill>
                          <a:ln w="0">
                            <a:solidFill>
                              <a:srgbClr val="1E1E1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1232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02020"/>
                          </a:solidFill>
                          <a:ln w="0">
                            <a:solidFill>
                              <a:srgbClr val="2020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1307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22222"/>
                          </a:solidFill>
                          <a:ln w="0">
                            <a:solidFill>
                              <a:srgbClr val="22222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1385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42424"/>
                          </a:solidFill>
                          <a:ln w="0">
                            <a:solidFill>
                              <a:srgbClr val="24242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146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62626"/>
                          </a:solidFill>
                          <a:ln w="0">
                            <a:solidFill>
                              <a:srgbClr val="26262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1538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82828"/>
                          </a:solidFill>
                          <a:ln w="0">
                            <a:solidFill>
                              <a:srgbClr val="28282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1613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A2A2A"/>
                          </a:solidFill>
                          <a:ln w="0">
                            <a:solidFill>
                              <a:srgbClr val="2A2A2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1691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C2C2C"/>
                          </a:solidFill>
                          <a:ln w="0">
                            <a:solidFill>
                              <a:srgbClr val="2C2C2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1766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E2E2E"/>
                          </a:solidFill>
                          <a:ln w="0">
                            <a:solidFill>
                              <a:srgbClr val="2E2E2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1844" y="178"/>
                            <a:ext cx="76" cy="88"/>
                          </a:xfrm>
                          <a:prstGeom prst="rect">
                            <a:avLst/>
                          </a:prstGeom>
                          <a:solidFill>
                            <a:srgbClr val="303030"/>
                          </a:solidFill>
                          <a:ln w="0">
                            <a:solidFill>
                              <a:srgbClr val="30303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192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23232"/>
                          </a:solidFill>
                          <a:ln w="0">
                            <a:solidFill>
                              <a:srgbClr val="32323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199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43434"/>
                          </a:solidFill>
                          <a:ln w="0">
                            <a:solidFill>
                              <a:srgbClr val="34343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207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363636"/>
                          </a:solidFill>
                          <a:ln w="0">
                            <a:solidFill>
                              <a:srgbClr val="36363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2151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83838"/>
                          </a:solidFill>
                          <a:ln w="0">
                            <a:solidFill>
                              <a:srgbClr val="38383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229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 w="0">
                            <a:solidFill>
                              <a:srgbClr val="3A3A3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230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0">
                            <a:solidFill>
                              <a:srgbClr val="3C3C3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2382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3E3E3E"/>
                          </a:solidFill>
                          <a:ln w="0">
                            <a:solidFill>
                              <a:srgbClr val="3E3E3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2457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 w="0">
                            <a:solidFill>
                              <a:srgbClr val="40404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535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424242"/>
                          </a:solidFill>
                          <a:ln w="0">
                            <a:solidFill>
                              <a:srgbClr val="42424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2610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444444"/>
                          </a:solidFill>
                          <a:ln w="0">
                            <a:solidFill>
                              <a:srgbClr val="4444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2689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464646"/>
                          </a:solidFill>
                          <a:ln w="0">
                            <a:solidFill>
                              <a:srgbClr val="46464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276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84848"/>
                          </a:solidFill>
                          <a:ln w="0">
                            <a:solidFill>
                              <a:srgbClr val="48484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2842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4A4A4A"/>
                          </a:solidFill>
                          <a:ln w="0">
                            <a:solidFill>
                              <a:srgbClr val="4A4A4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2917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C4C4C"/>
                          </a:solidFill>
                          <a:ln w="0">
                            <a:solidFill>
                              <a:srgbClr val="4C4C4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995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E4E4E"/>
                          </a:solidFill>
                          <a:ln w="0">
                            <a:solidFill>
                              <a:srgbClr val="4E4E4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3073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505050"/>
                          </a:solidFill>
                          <a:ln w="0">
                            <a:solidFill>
                              <a:srgbClr val="50505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314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 w="0">
                            <a:solidFill>
                              <a:srgbClr val="52525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322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545454"/>
                          </a:solidFill>
                          <a:ln w="0">
                            <a:solidFill>
                              <a:srgbClr val="54545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301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65656"/>
                          </a:solidFill>
                          <a:ln w="0">
                            <a:solidFill>
                              <a:srgbClr val="56565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3379" y="178"/>
                            <a:ext cx="76" cy="88"/>
                          </a:xfrm>
                          <a:prstGeom prst="rect">
                            <a:avLst/>
                          </a:prstGeom>
                          <a:solidFill>
                            <a:srgbClr val="585858"/>
                          </a:solidFill>
                          <a:ln w="0">
                            <a:solidFill>
                              <a:srgbClr val="58585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3455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0">
                            <a:solidFill>
                              <a:srgbClr val="5A5A5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3533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5C5C5C"/>
                          </a:solidFill>
                          <a:ln w="0">
                            <a:solidFill>
                              <a:srgbClr val="5C5C5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360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E5E5E"/>
                          </a:solidFill>
                          <a:ln w="0">
                            <a:solidFill>
                              <a:srgbClr val="5E5E5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368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06060"/>
                          </a:solidFill>
                          <a:ln w="0">
                            <a:solidFill>
                              <a:srgbClr val="60606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3761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626262"/>
                          </a:solidFill>
                          <a:ln w="0">
                            <a:solidFill>
                              <a:srgbClr val="62626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3839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46464"/>
                          </a:solidFill>
                          <a:ln w="0">
                            <a:solidFill>
                              <a:srgbClr val="64646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391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666666"/>
                          </a:solidFill>
                          <a:ln w="0">
                            <a:solidFill>
                              <a:srgbClr val="66666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3992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686868"/>
                          </a:solidFill>
                          <a:ln w="0">
                            <a:solidFill>
                              <a:srgbClr val="68686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4070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A6A6A"/>
                          </a:solidFill>
                          <a:ln w="0">
                            <a:solidFill>
                              <a:srgbClr val="6A6A6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4145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6C6C6C"/>
                          </a:solidFill>
                          <a:ln w="0">
                            <a:solidFill>
                              <a:srgbClr val="6C6C6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4224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E6E6E"/>
                          </a:solidFill>
                          <a:ln w="0">
                            <a:solidFill>
                              <a:srgbClr val="6E6E6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4299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07070"/>
                          </a:solidFill>
                          <a:ln w="0">
                            <a:solidFill>
                              <a:srgbClr val="70707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4377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27272"/>
                          </a:solidFill>
                          <a:ln w="0">
                            <a:solidFill>
                              <a:srgbClr val="727272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4452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47474"/>
                          </a:solidFill>
                          <a:ln w="0">
                            <a:solidFill>
                              <a:srgbClr val="74747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4530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67676"/>
                          </a:solidFill>
                          <a:ln w="0">
                            <a:solidFill>
                              <a:srgbClr val="767676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4605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87878"/>
                          </a:solidFill>
                          <a:ln w="0">
                            <a:solidFill>
                              <a:srgbClr val="787878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4683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A7A7A"/>
                          </a:solidFill>
                          <a:ln w="0">
                            <a:solidFill>
                              <a:srgbClr val="7A7A7A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475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C7C7C"/>
                          </a:solidFill>
                          <a:ln w="0">
                            <a:solidFill>
                              <a:srgbClr val="7C7C7C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483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E7E7E"/>
                          </a:solidFill>
                          <a:ln w="0">
                            <a:solidFill>
                              <a:srgbClr val="7E7E7E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4911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 w="0">
                            <a:solidFill>
                              <a:srgbClr val="7F7F7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499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818181"/>
                          </a:solidFill>
                          <a:ln w="0">
                            <a:solidFill>
                              <a:srgbClr val="818181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205" name="Rectangle 205"/>
                      <wps:cNvSpPr>
                        <a:spLocks noChangeArrowheads="1"/>
                      </wps:cNvSpPr>
                      <wps:spPr bwMode="auto">
                        <a:xfrm>
                          <a:off x="321818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838383"/>
                        </a:solidFill>
                        <a:ln w="0">
                          <a:solidFill>
                            <a:srgbClr val="83838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" name="Rectangle 206"/>
                      <wps:cNvSpPr>
                        <a:spLocks noChangeArrowheads="1"/>
                      </wps:cNvSpPr>
                      <wps:spPr bwMode="auto">
                        <a:xfrm>
                          <a:off x="326580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858585"/>
                        </a:solidFill>
                        <a:ln w="0">
                          <a:solidFill>
                            <a:srgbClr val="85858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" name="Rectangle 207"/>
                      <wps:cNvSpPr>
                        <a:spLocks noChangeArrowheads="1"/>
                      </wps:cNvSpPr>
                      <wps:spPr bwMode="auto">
                        <a:xfrm>
                          <a:off x="331533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878787"/>
                        </a:solidFill>
                        <a:ln w="0">
                          <a:solidFill>
                            <a:srgbClr val="87878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8" name="Rectangle 208"/>
                      <wps:cNvSpPr>
                        <a:spLocks noChangeArrowheads="1"/>
                      </wps:cNvSpPr>
                      <wps:spPr bwMode="auto">
                        <a:xfrm>
                          <a:off x="336296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898989"/>
                        </a:solidFill>
                        <a:ln w="0">
                          <a:solidFill>
                            <a:srgbClr val="89898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9" name="Rectangle 209"/>
                      <wps:cNvSpPr>
                        <a:spLocks noChangeArrowheads="1"/>
                      </wps:cNvSpPr>
                      <wps:spPr bwMode="auto">
                        <a:xfrm>
                          <a:off x="341249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8B8B8B"/>
                        </a:solidFill>
                        <a:ln w="0">
                          <a:solidFill>
                            <a:srgbClr val="8B8B8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" name="Rectangle 210"/>
                      <wps:cNvSpPr>
                        <a:spLocks noChangeArrowheads="1"/>
                      </wps:cNvSpPr>
                      <wps:spPr bwMode="auto">
                        <a:xfrm>
                          <a:off x="346011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8D8D8D"/>
                        </a:solidFill>
                        <a:ln w="0">
                          <a:solidFill>
                            <a:srgbClr val="8D8D8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1" name="Rectangle 211"/>
                      <wps:cNvSpPr>
                        <a:spLocks noChangeArrowheads="1"/>
                      </wps:cNvSpPr>
                      <wps:spPr bwMode="auto">
                        <a:xfrm>
                          <a:off x="350964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8F8F8F"/>
                        </a:solidFill>
                        <a:ln w="0">
                          <a:solidFill>
                            <a:srgbClr val="8F8F8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2" name="Rectangle 212"/>
                      <wps:cNvSpPr>
                        <a:spLocks noChangeArrowheads="1"/>
                      </wps:cNvSpPr>
                      <wps:spPr bwMode="auto">
                        <a:xfrm>
                          <a:off x="355727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919191"/>
                        </a:solidFill>
                        <a:ln w="0">
                          <a:solidFill>
                            <a:srgbClr val="91919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3" name="Rectangle 213"/>
                      <wps:cNvSpPr>
                        <a:spLocks noChangeArrowheads="1"/>
                      </wps:cNvSpPr>
                      <wps:spPr bwMode="auto">
                        <a:xfrm>
                          <a:off x="3606800" y="113030"/>
                          <a:ext cx="48260" cy="55880"/>
                        </a:xfrm>
                        <a:prstGeom prst="rect">
                          <a:avLst/>
                        </a:prstGeom>
                        <a:solidFill>
                          <a:srgbClr val="939393"/>
                        </a:solidFill>
                        <a:ln w="0">
                          <a:solidFill>
                            <a:srgbClr val="93939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Rectangle 214"/>
                      <wps:cNvSpPr>
                        <a:spLocks noChangeArrowheads="1"/>
                      </wps:cNvSpPr>
                      <wps:spPr bwMode="auto">
                        <a:xfrm>
                          <a:off x="365506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959595"/>
                        </a:solidFill>
                        <a:ln w="0">
                          <a:solidFill>
                            <a:srgbClr val="95959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" name="Rectangle 215"/>
                      <wps:cNvSpPr>
                        <a:spLocks noChangeArrowheads="1"/>
                      </wps:cNvSpPr>
                      <wps:spPr bwMode="auto">
                        <a:xfrm>
                          <a:off x="370459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 w="0">
                          <a:solidFill>
                            <a:srgbClr val="97979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" name="Rectangle 216"/>
                      <wps:cNvSpPr>
                        <a:spLocks noChangeArrowheads="1"/>
                      </wps:cNvSpPr>
                      <wps:spPr bwMode="auto">
                        <a:xfrm>
                          <a:off x="375412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999999"/>
                        </a:solidFill>
                        <a:ln w="0">
                          <a:solidFill>
                            <a:srgbClr val="99999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7" name="Rectangle 217"/>
                      <wps:cNvSpPr>
                        <a:spLocks noChangeArrowheads="1"/>
                      </wps:cNvSpPr>
                      <wps:spPr bwMode="auto">
                        <a:xfrm>
                          <a:off x="380174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9B9B9B"/>
                        </a:solidFill>
                        <a:ln w="0">
                          <a:solidFill>
                            <a:srgbClr val="9B9B9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Rectangle 218"/>
                      <wps:cNvSpPr>
                        <a:spLocks noChangeArrowheads="1"/>
                      </wps:cNvSpPr>
                      <wps:spPr bwMode="auto">
                        <a:xfrm>
                          <a:off x="385127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9D9D9D"/>
                        </a:solidFill>
                        <a:ln w="0">
                          <a:solidFill>
                            <a:srgbClr val="9D9D9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9" name="Rectangle 219"/>
                      <wps:cNvSpPr>
                        <a:spLocks noChangeArrowheads="1"/>
                      </wps:cNvSpPr>
                      <wps:spPr bwMode="auto">
                        <a:xfrm>
                          <a:off x="389890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9F9F9F"/>
                        </a:solidFill>
                        <a:ln w="0">
                          <a:solidFill>
                            <a:srgbClr val="9F9F9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0" name="Rectangle 220"/>
                      <wps:cNvSpPr>
                        <a:spLocks noChangeArrowheads="1"/>
                      </wps:cNvSpPr>
                      <wps:spPr bwMode="auto">
                        <a:xfrm>
                          <a:off x="394843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A1A1A1"/>
                        </a:solidFill>
                        <a:ln w="0">
                          <a:solidFill>
                            <a:srgbClr val="A1A1A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1" name="Rectangle 221"/>
                      <wps:cNvSpPr>
                        <a:spLocks noChangeArrowheads="1"/>
                      </wps:cNvSpPr>
                      <wps:spPr bwMode="auto">
                        <a:xfrm>
                          <a:off x="399605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A3A3A3"/>
                        </a:solidFill>
                        <a:ln w="0">
                          <a:solidFill>
                            <a:srgbClr val="A3A3A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2" name="Rectangle 222"/>
                      <wps:cNvSpPr>
                        <a:spLocks noChangeArrowheads="1"/>
                      </wps:cNvSpPr>
                      <wps:spPr bwMode="auto">
                        <a:xfrm>
                          <a:off x="404558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0">
                          <a:solidFill>
                            <a:srgbClr val="A5A5A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3" name="Rectangle 223"/>
                      <wps:cNvSpPr>
                        <a:spLocks noChangeArrowheads="1"/>
                      </wps:cNvSpPr>
                      <wps:spPr bwMode="auto">
                        <a:xfrm>
                          <a:off x="4093210" y="113030"/>
                          <a:ext cx="50165" cy="55880"/>
                        </a:xfrm>
                        <a:prstGeom prst="rect">
                          <a:avLst/>
                        </a:prstGeom>
                        <a:solidFill>
                          <a:srgbClr val="A7A7A7"/>
                        </a:solidFill>
                        <a:ln w="0">
                          <a:solidFill>
                            <a:srgbClr val="A7A7A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4" name="Rectangle 224"/>
                      <wps:cNvSpPr>
                        <a:spLocks noChangeArrowheads="1"/>
                      </wps:cNvSpPr>
                      <wps:spPr bwMode="auto">
                        <a:xfrm>
                          <a:off x="414337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A9A9A9"/>
                        </a:solidFill>
                        <a:ln w="0">
                          <a:solidFill>
                            <a:srgbClr val="A9A9A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5" name="Rectangle 225"/>
                      <wps:cNvSpPr>
                        <a:spLocks noChangeArrowheads="1"/>
                      </wps:cNvSpPr>
                      <wps:spPr bwMode="auto">
                        <a:xfrm>
                          <a:off x="419100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ABABAB"/>
                        </a:solidFill>
                        <a:ln w="0">
                          <a:solidFill>
                            <a:srgbClr val="ABABA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6" name="Rectangle 226"/>
                      <wps:cNvSpPr>
                        <a:spLocks noChangeArrowheads="1"/>
                      </wps:cNvSpPr>
                      <wps:spPr bwMode="auto">
                        <a:xfrm>
                          <a:off x="424053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ADADAD"/>
                        </a:solidFill>
                        <a:ln w="0">
                          <a:solidFill>
                            <a:srgbClr val="ADADA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7" name="Rectangle 227"/>
                      <wps:cNvSpPr>
                        <a:spLocks noChangeArrowheads="1"/>
                      </wps:cNvSpPr>
                      <wps:spPr bwMode="auto">
                        <a:xfrm>
                          <a:off x="428815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AFAFAF"/>
                        </a:solidFill>
                        <a:ln w="0">
                          <a:solidFill>
                            <a:srgbClr val="AFAFA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8" name="Rectangle 228"/>
                      <wps:cNvSpPr>
                        <a:spLocks noChangeArrowheads="1"/>
                      </wps:cNvSpPr>
                      <wps:spPr bwMode="auto">
                        <a:xfrm>
                          <a:off x="433768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B1B1B1"/>
                        </a:solidFill>
                        <a:ln w="0">
                          <a:solidFill>
                            <a:srgbClr val="B1B1B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9" name="Rectangle 229"/>
                      <wps:cNvSpPr>
                        <a:spLocks noChangeArrowheads="1"/>
                      </wps:cNvSpPr>
                      <wps:spPr bwMode="auto">
                        <a:xfrm>
                          <a:off x="438721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B3B3B3"/>
                        </a:solidFill>
                        <a:ln w="0">
                          <a:solidFill>
                            <a:srgbClr val="B3B3B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0" name="Rectangle 230"/>
                      <wps:cNvSpPr>
                        <a:spLocks noChangeArrowheads="1"/>
                      </wps:cNvSpPr>
                      <wps:spPr bwMode="auto">
                        <a:xfrm>
                          <a:off x="443484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B5B5B5"/>
                        </a:solidFill>
                        <a:ln w="0">
                          <a:solidFill>
                            <a:srgbClr val="B5B5B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1" name="Rectangle 231"/>
                      <wps:cNvSpPr>
                        <a:spLocks noChangeArrowheads="1"/>
                      </wps:cNvSpPr>
                      <wps:spPr bwMode="auto">
                        <a:xfrm>
                          <a:off x="448437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B7B7B7"/>
                        </a:solidFill>
                        <a:ln w="0">
                          <a:solidFill>
                            <a:srgbClr val="B7B7B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2" name="Rectangle 232"/>
                      <wps:cNvSpPr>
                        <a:spLocks noChangeArrowheads="1"/>
                      </wps:cNvSpPr>
                      <wps:spPr bwMode="auto">
                        <a:xfrm>
                          <a:off x="453199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B9B9B9"/>
                        </a:solidFill>
                        <a:ln w="0">
                          <a:solidFill>
                            <a:srgbClr val="B9B9B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3" name="Rectangle 233"/>
                      <wps:cNvSpPr>
                        <a:spLocks noChangeArrowheads="1"/>
                      </wps:cNvSpPr>
                      <wps:spPr bwMode="auto">
                        <a:xfrm>
                          <a:off x="4581525" y="113030"/>
                          <a:ext cx="48260" cy="55880"/>
                        </a:xfrm>
                        <a:prstGeom prst="rect">
                          <a:avLst/>
                        </a:prstGeom>
                        <a:solidFill>
                          <a:srgbClr val="BBBBBB"/>
                        </a:solidFill>
                        <a:ln w="0">
                          <a:solidFill>
                            <a:srgbClr val="BBBBB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4" name="Rectangle 234"/>
                      <wps:cNvSpPr>
                        <a:spLocks noChangeArrowheads="1"/>
                      </wps:cNvSpPr>
                      <wps:spPr bwMode="auto">
                        <a:xfrm>
                          <a:off x="462978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  <a:ln w="0">
                          <a:solidFill>
                            <a:srgbClr val="BDBDB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5" name="Rectangle 235"/>
                      <wps:cNvSpPr>
                        <a:spLocks noChangeArrowheads="1"/>
                      </wps:cNvSpPr>
                      <wps:spPr bwMode="auto">
                        <a:xfrm>
                          <a:off x="467931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0">
                          <a:solidFill>
                            <a:srgbClr val="BFBFB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6" name="Rectangle 236"/>
                      <wps:cNvSpPr>
                        <a:spLocks noChangeArrowheads="1"/>
                      </wps:cNvSpPr>
                      <wps:spPr bwMode="auto">
                        <a:xfrm>
                          <a:off x="472694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C1C1C1"/>
                        </a:solidFill>
                        <a:ln w="0">
                          <a:solidFill>
                            <a:srgbClr val="C1C1C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7" name="Rectangle 237"/>
                      <wps:cNvSpPr>
                        <a:spLocks noChangeArrowheads="1"/>
                      </wps:cNvSpPr>
                      <wps:spPr bwMode="auto">
                        <a:xfrm>
                          <a:off x="477647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C3C3C3"/>
                        </a:solidFill>
                        <a:ln w="0">
                          <a:solidFill>
                            <a:srgbClr val="C3C3C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8" name="Rectangle 238"/>
                      <wps:cNvSpPr>
                        <a:spLocks noChangeArrowheads="1"/>
                      </wps:cNvSpPr>
                      <wps:spPr bwMode="auto">
                        <a:xfrm>
                          <a:off x="482409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C5C5C5"/>
                        </a:solidFill>
                        <a:ln w="0">
                          <a:solidFill>
                            <a:srgbClr val="C5C5C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9" name="Rectangle 239"/>
                      <wps:cNvSpPr>
                        <a:spLocks noChangeArrowheads="1"/>
                      </wps:cNvSpPr>
                      <wps:spPr bwMode="auto">
                        <a:xfrm>
                          <a:off x="487362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C7C7C7"/>
                        </a:solidFill>
                        <a:ln w="0">
                          <a:solidFill>
                            <a:srgbClr val="C7C7C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0" name="Rectangle 240"/>
                      <wps:cNvSpPr>
                        <a:spLocks noChangeArrowheads="1"/>
                      </wps:cNvSpPr>
                      <wps:spPr bwMode="auto">
                        <a:xfrm>
                          <a:off x="492125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C9C9C9"/>
                        </a:solidFill>
                        <a:ln w="0">
                          <a:solidFill>
                            <a:srgbClr val="C9C9C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1" name="Rectangle 241"/>
                      <wps:cNvSpPr>
                        <a:spLocks noChangeArrowheads="1"/>
                      </wps:cNvSpPr>
                      <wps:spPr bwMode="auto">
                        <a:xfrm>
                          <a:off x="497078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CBCBCB"/>
                        </a:solidFill>
                        <a:ln w="0">
                          <a:solidFill>
                            <a:srgbClr val="CBCBC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2" name="Rectangle 242"/>
                      <wps:cNvSpPr>
                        <a:spLocks noChangeArrowheads="1"/>
                      </wps:cNvSpPr>
                      <wps:spPr bwMode="auto">
                        <a:xfrm>
                          <a:off x="502031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CDCDCD"/>
                        </a:solidFill>
                        <a:ln w="0">
                          <a:solidFill>
                            <a:srgbClr val="CDCDC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3" name="Rectangle 243"/>
                      <wps:cNvSpPr>
                        <a:spLocks noChangeArrowheads="1"/>
                      </wps:cNvSpPr>
                      <wps:spPr bwMode="auto">
                        <a:xfrm>
                          <a:off x="5067935" y="113030"/>
                          <a:ext cx="50165" cy="55880"/>
                        </a:xfrm>
                        <a:prstGeom prst="rect">
                          <a:avLst/>
                        </a:prstGeom>
                        <a:solidFill>
                          <a:srgbClr val="CFCFCF"/>
                        </a:solidFill>
                        <a:ln w="0">
                          <a:solidFill>
                            <a:srgbClr val="CFCFC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4" name="Rectangle 244"/>
                      <wps:cNvSpPr>
                        <a:spLocks noChangeArrowheads="1"/>
                      </wps:cNvSpPr>
                      <wps:spPr bwMode="auto">
                        <a:xfrm>
                          <a:off x="511810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D1D1D1"/>
                        </a:solidFill>
                        <a:ln w="0">
                          <a:solidFill>
                            <a:srgbClr val="D1D1D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5" name="Rectangle 245"/>
                      <wps:cNvSpPr>
                        <a:spLocks noChangeArrowheads="1"/>
                      </wps:cNvSpPr>
                      <wps:spPr bwMode="auto">
                        <a:xfrm>
                          <a:off x="516572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  <a:ln w="0">
                          <a:solidFill>
                            <a:srgbClr val="D3D3D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6" name="Rectangle 246"/>
                      <wps:cNvSpPr>
                        <a:spLocks noChangeArrowheads="1"/>
                      </wps:cNvSpPr>
                      <wps:spPr bwMode="auto">
                        <a:xfrm>
                          <a:off x="521525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 w="0">
                          <a:solidFill>
                            <a:srgbClr val="D5D5D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7" name="Rectangle 247"/>
                      <wps:cNvSpPr>
                        <a:spLocks noChangeArrowheads="1"/>
                      </wps:cNvSpPr>
                      <wps:spPr bwMode="auto">
                        <a:xfrm>
                          <a:off x="526288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  <a:ln w="0">
                          <a:solidFill>
                            <a:srgbClr val="D7D7D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8" name="Rectangle 248"/>
                      <wps:cNvSpPr>
                        <a:spLocks noChangeArrowheads="1"/>
                      </wps:cNvSpPr>
                      <wps:spPr bwMode="auto">
                        <a:xfrm>
                          <a:off x="531241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0">
                          <a:solidFill>
                            <a:srgbClr val="D9D9D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9" name="Rectangle 249"/>
                      <wps:cNvSpPr>
                        <a:spLocks noChangeArrowheads="1"/>
                      </wps:cNvSpPr>
                      <wps:spPr bwMode="auto">
                        <a:xfrm>
                          <a:off x="536003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DBDBDB"/>
                        </a:solidFill>
                        <a:ln w="0">
                          <a:solidFill>
                            <a:srgbClr val="DBDBD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0" name="Rectangle 250"/>
                      <wps:cNvSpPr>
                        <a:spLocks noChangeArrowheads="1"/>
                      </wps:cNvSpPr>
                      <wps:spPr bwMode="auto">
                        <a:xfrm>
                          <a:off x="540956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0">
                          <a:solidFill>
                            <a:srgbClr val="DDDDD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1" name="Rectangle 251"/>
                      <wps:cNvSpPr>
                        <a:spLocks noChangeArrowheads="1"/>
                      </wps:cNvSpPr>
                      <wps:spPr bwMode="auto">
                        <a:xfrm>
                          <a:off x="545719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0">
                          <a:solidFill>
                            <a:srgbClr val="DFDFD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2" name="Rectangle 252"/>
                      <wps:cNvSpPr>
                        <a:spLocks noChangeArrowheads="1"/>
                      </wps:cNvSpPr>
                      <wps:spPr bwMode="auto">
                        <a:xfrm>
                          <a:off x="550672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E1E1E1"/>
                        </a:solidFill>
                        <a:ln w="0">
                          <a:solidFill>
                            <a:srgbClr val="E1E1E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3" name="Rectangle 253"/>
                      <wps:cNvSpPr>
                        <a:spLocks noChangeArrowheads="1"/>
                      </wps:cNvSpPr>
                      <wps:spPr bwMode="auto">
                        <a:xfrm>
                          <a:off x="5554345" y="113030"/>
                          <a:ext cx="50165" cy="55880"/>
                        </a:xfrm>
                        <a:prstGeom prst="rect">
                          <a:avLst/>
                        </a:prstGeom>
                        <a:solidFill>
                          <a:srgbClr val="E3E3E3"/>
                        </a:solidFill>
                        <a:ln w="0">
                          <a:solidFill>
                            <a:srgbClr val="E3E3E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4" name="Rectangle 254"/>
                      <wps:cNvSpPr>
                        <a:spLocks noChangeArrowheads="1"/>
                      </wps:cNvSpPr>
                      <wps:spPr bwMode="auto">
                        <a:xfrm>
                          <a:off x="560451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 w="0">
                          <a:solidFill>
                            <a:srgbClr val="E5E5E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5" name="Rectangle 255"/>
                      <wps:cNvSpPr>
                        <a:spLocks noChangeArrowheads="1"/>
                      </wps:cNvSpPr>
                      <wps:spPr bwMode="auto">
                        <a:xfrm>
                          <a:off x="565404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E7E7E7"/>
                        </a:solidFill>
                        <a:ln w="0">
                          <a:solidFill>
                            <a:srgbClr val="E7E7E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6" name="Rectangle 256"/>
                      <wps:cNvSpPr>
                        <a:spLocks noChangeArrowheads="1"/>
                      </wps:cNvSpPr>
                      <wps:spPr bwMode="auto">
                        <a:xfrm>
                          <a:off x="570166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E9E9E9"/>
                        </a:solidFill>
                        <a:ln w="0">
                          <a:solidFill>
                            <a:srgbClr val="E9E9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7" name="Rectangle 257"/>
                      <wps:cNvSpPr>
                        <a:spLocks noChangeArrowheads="1"/>
                      </wps:cNvSpPr>
                      <wps:spPr bwMode="auto">
                        <a:xfrm>
                          <a:off x="575119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 w="0">
                          <a:solidFill>
                            <a:srgbClr val="EBEBE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8" name="Rectangle 258"/>
                      <wps:cNvSpPr>
                        <a:spLocks noChangeArrowheads="1"/>
                      </wps:cNvSpPr>
                      <wps:spPr bwMode="auto">
                        <a:xfrm>
                          <a:off x="579882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EDEDED"/>
                        </a:solidFill>
                        <a:ln w="0">
                          <a:solidFill>
                            <a:srgbClr val="EDEDE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9" name="Rectangle 259"/>
                      <wps:cNvSpPr>
                        <a:spLocks noChangeArrowheads="1"/>
                      </wps:cNvSpPr>
                      <wps:spPr bwMode="auto">
                        <a:xfrm>
                          <a:off x="584835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EFEFEF"/>
                        </a:solidFill>
                        <a:ln w="0">
                          <a:solidFill>
                            <a:srgbClr val="EFEFE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0" name="Rectangle 260"/>
                      <wps:cNvSpPr>
                        <a:spLocks noChangeArrowheads="1"/>
                      </wps:cNvSpPr>
                      <wps:spPr bwMode="auto">
                        <a:xfrm>
                          <a:off x="589597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 w="0">
                          <a:solidFill>
                            <a:srgbClr val="F1F1F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1" name="Rectangle 261"/>
                      <wps:cNvSpPr>
                        <a:spLocks noChangeArrowheads="1"/>
                      </wps:cNvSpPr>
                      <wps:spPr bwMode="auto">
                        <a:xfrm>
                          <a:off x="5945505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  <a:ln w="0">
                          <a:solidFill>
                            <a:srgbClr val="F3F3F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2" name="Rectangle 262"/>
                      <wps:cNvSpPr>
                        <a:spLocks noChangeArrowheads="1"/>
                      </wps:cNvSpPr>
                      <wps:spPr bwMode="auto">
                        <a:xfrm>
                          <a:off x="599313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0">
                          <a:solidFill>
                            <a:srgbClr val="F5F5F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3" name="Rectangle 263"/>
                      <wps:cNvSpPr>
                        <a:spLocks noChangeArrowheads="1"/>
                      </wps:cNvSpPr>
                      <wps:spPr bwMode="auto">
                        <a:xfrm>
                          <a:off x="6042660" y="113030"/>
                          <a:ext cx="48260" cy="55880"/>
                        </a:xfrm>
                        <a:prstGeom prst="rect">
                          <a:avLst/>
                        </a:prstGeom>
                        <a:solidFill>
                          <a:srgbClr val="F7F7F7"/>
                        </a:solidFill>
                        <a:ln w="0">
                          <a:solidFill>
                            <a:srgbClr val="F7F7F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4" name="Rectangle 264"/>
                      <wps:cNvSpPr>
                        <a:spLocks noChangeArrowheads="1"/>
                      </wps:cNvSpPr>
                      <wps:spPr bwMode="auto">
                        <a:xfrm>
                          <a:off x="6090920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F9F9F9"/>
                        </a:solidFill>
                        <a:ln w="0">
                          <a:solidFill>
                            <a:srgbClr val="F9F9F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5" name="Rectangle 265"/>
                      <wps:cNvSpPr>
                        <a:spLocks noChangeArrowheads="1"/>
                      </wps:cNvSpPr>
                      <wps:spPr bwMode="auto">
                        <a:xfrm>
                          <a:off x="6140450" y="113030"/>
                          <a:ext cx="47625" cy="55880"/>
                        </a:xfrm>
                        <a:prstGeom prst="rect">
                          <a:avLst/>
                        </a:prstGeom>
                        <a:solidFill>
                          <a:srgbClr val="FBFBFB"/>
                        </a:solidFill>
                        <a:ln w="0">
                          <a:solidFill>
                            <a:srgbClr val="FBFBF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6" name="Rectangle 266"/>
                      <wps:cNvSpPr>
                        <a:spLocks noChangeArrowheads="1"/>
                      </wps:cNvSpPr>
                      <wps:spPr bwMode="auto">
                        <a:xfrm>
                          <a:off x="6188075" y="113030"/>
                          <a:ext cx="49530" cy="55880"/>
                        </a:xfrm>
                        <a:prstGeom prst="rect">
                          <a:avLst/>
                        </a:prstGeom>
                        <a:solidFill>
                          <a:srgbClr val="FDFDFD"/>
                        </a:solidFill>
                        <a:ln w="0">
                          <a:solidFill>
                            <a:srgbClr val="FDFDFD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7" name="Rectangle 267"/>
                      <wps:cNvSpPr>
                        <a:spLocks noChangeArrowheads="1"/>
                      </wps:cNvSpPr>
                      <wps:spPr bwMode="auto">
                        <a:xfrm>
                          <a:off x="1905" y="874395"/>
                          <a:ext cx="6283325" cy="1143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 w="0">
                          <a:solidFill>
                            <a:srgbClr val="7F7F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8" name="Freeform 268"/>
                      <wps:cNvSpPr>
                        <a:spLocks noEditPoints="1"/>
                      </wps:cNvSpPr>
                      <wps:spPr bwMode="auto">
                        <a:xfrm>
                          <a:off x="1573530" y="339090"/>
                          <a:ext cx="1922780" cy="370205"/>
                        </a:xfrm>
                        <a:custGeom>
                          <a:avLst/>
                          <a:gdLst>
                            <a:gd name="T0" fmla="*/ 6 w 3028"/>
                            <a:gd name="T1" fmla="*/ 188 h 583"/>
                            <a:gd name="T2" fmla="*/ 33 w 3028"/>
                            <a:gd name="T3" fmla="*/ 176 h 583"/>
                            <a:gd name="T4" fmla="*/ 102 w 3028"/>
                            <a:gd name="T5" fmla="*/ 61 h 583"/>
                            <a:gd name="T6" fmla="*/ 232 w 3028"/>
                            <a:gd name="T7" fmla="*/ 236 h 583"/>
                            <a:gd name="T8" fmla="*/ 403 w 3028"/>
                            <a:gd name="T9" fmla="*/ 176 h 583"/>
                            <a:gd name="T10" fmla="*/ 505 w 3028"/>
                            <a:gd name="T11" fmla="*/ 67 h 583"/>
                            <a:gd name="T12" fmla="*/ 631 w 3028"/>
                            <a:gd name="T13" fmla="*/ 79 h 583"/>
                            <a:gd name="T14" fmla="*/ 799 w 3028"/>
                            <a:gd name="T15" fmla="*/ 64 h 583"/>
                            <a:gd name="T16" fmla="*/ 655 w 3028"/>
                            <a:gd name="T17" fmla="*/ 194 h 583"/>
                            <a:gd name="T18" fmla="*/ 757 w 3028"/>
                            <a:gd name="T19" fmla="*/ 224 h 583"/>
                            <a:gd name="T20" fmla="*/ 971 w 3028"/>
                            <a:gd name="T21" fmla="*/ 67 h 583"/>
                            <a:gd name="T22" fmla="*/ 898 w 3028"/>
                            <a:gd name="T23" fmla="*/ 233 h 583"/>
                            <a:gd name="T24" fmla="*/ 862 w 3028"/>
                            <a:gd name="T25" fmla="*/ 64 h 583"/>
                            <a:gd name="T26" fmla="*/ 1148 w 3028"/>
                            <a:gd name="T27" fmla="*/ 64 h 583"/>
                            <a:gd name="T28" fmla="*/ 1076 w 3028"/>
                            <a:gd name="T29" fmla="*/ 73 h 583"/>
                            <a:gd name="T30" fmla="*/ 1406 w 3028"/>
                            <a:gd name="T31" fmla="*/ 73 h 583"/>
                            <a:gd name="T32" fmla="*/ 1262 w 3028"/>
                            <a:gd name="T33" fmla="*/ 70 h 583"/>
                            <a:gd name="T34" fmla="*/ 1529 w 3028"/>
                            <a:gd name="T35" fmla="*/ 236 h 583"/>
                            <a:gd name="T36" fmla="*/ 1712 w 3028"/>
                            <a:gd name="T37" fmla="*/ 94 h 583"/>
                            <a:gd name="T38" fmla="*/ 1616 w 3028"/>
                            <a:gd name="T39" fmla="*/ 218 h 583"/>
                            <a:gd name="T40" fmla="*/ 1625 w 3028"/>
                            <a:gd name="T41" fmla="*/ 251 h 583"/>
                            <a:gd name="T42" fmla="*/ 1658 w 3028"/>
                            <a:gd name="T43" fmla="*/ 34 h 583"/>
                            <a:gd name="T44" fmla="*/ 1905 w 3028"/>
                            <a:gd name="T45" fmla="*/ 64 h 583"/>
                            <a:gd name="T46" fmla="*/ 1968 w 3028"/>
                            <a:gd name="T47" fmla="*/ 248 h 583"/>
                            <a:gd name="T48" fmla="*/ 1788 w 3028"/>
                            <a:gd name="T49" fmla="*/ 236 h 583"/>
                            <a:gd name="T50" fmla="*/ 2028 w 3028"/>
                            <a:gd name="T51" fmla="*/ 79 h 583"/>
                            <a:gd name="T52" fmla="*/ 1977 w 3028"/>
                            <a:gd name="T53" fmla="*/ 61 h 583"/>
                            <a:gd name="T54" fmla="*/ 2298 w 3028"/>
                            <a:gd name="T55" fmla="*/ 233 h 583"/>
                            <a:gd name="T56" fmla="*/ 2349 w 3028"/>
                            <a:gd name="T57" fmla="*/ 206 h 583"/>
                            <a:gd name="T58" fmla="*/ 2193 w 3028"/>
                            <a:gd name="T59" fmla="*/ 67 h 583"/>
                            <a:gd name="T60" fmla="*/ 2527 w 3028"/>
                            <a:gd name="T61" fmla="*/ 154 h 583"/>
                            <a:gd name="T62" fmla="*/ 2400 w 3028"/>
                            <a:gd name="T63" fmla="*/ 236 h 583"/>
                            <a:gd name="T64" fmla="*/ 2539 w 3028"/>
                            <a:gd name="T65" fmla="*/ 127 h 583"/>
                            <a:gd name="T66" fmla="*/ 2776 w 3028"/>
                            <a:gd name="T67" fmla="*/ 94 h 583"/>
                            <a:gd name="T68" fmla="*/ 2713 w 3028"/>
                            <a:gd name="T69" fmla="*/ 160 h 583"/>
                            <a:gd name="T70" fmla="*/ 2632 w 3028"/>
                            <a:gd name="T71" fmla="*/ 236 h 583"/>
                            <a:gd name="T72" fmla="*/ 3007 w 3028"/>
                            <a:gd name="T73" fmla="*/ 88 h 583"/>
                            <a:gd name="T74" fmla="*/ 2875 w 3028"/>
                            <a:gd name="T75" fmla="*/ 233 h 583"/>
                            <a:gd name="T76" fmla="*/ 2950 w 3028"/>
                            <a:gd name="T77" fmla="*/ 70 h 583"/>
                            <a:gd name="T78" fmla="*/ 397 w 3028"/>
                            <a:gd name="T79" fmla="*/ 393 h 583"/>
                            <a:gd name="T80" fmla="*/ 340 w 3028"/>
                            <a:gd name="T81" fmla="*/ 396 h 583"/>
                            <a:gd name="T82" fmla="*/ 607 w 3028"/>
                            <a:gd name="T83" fmla="*/ 396 h 583"/>
                            <a:gd name="T84" fmla="*/ 538 w 3028"/>
                            <a:gd name="T85" fmla="*/ 562 h 583"/>
                            <a:gd name="T86" fmla="*/ 505 w 3028"/>
                            <a:gd name="T87" fmla="*/ 399 h 583"/>
                            <a:gd name="T88" fmla="*/ 823 w 3028"/>
                            <a:gd name="T89" fmla="*/ 544 h 583"/>
                            <a:gd name="T90" fmla="*/ 700 w 3028"/>
                            <a:gd name="T91" fmla="*/ 556 h 583"/>
                            <a:gd name="T92" fmla="*/ 1055 w 3028"/>
                            <a:gd name="T93" fmla="*/ 402 h 583"/>
                            <a:gd name="T94" fmla="*/ 1124 w 3028"/>
                            <a:gd name="T95" fmla="*/ 490 h 583"/>
                            <a:gd name="T96" fmla="*/ 1058 w 3028"/>
                            <a:gd name="T97" fmla="*/ 580 h 583"/>
                            <a:gd name="T98" fmla="*/ 1391 w 3028"/>
                            <a:gd name="T99" fmla="*/ 568 h 583"/>
                            <a:gd name="T100" fmla="*/ 1208 w 3028"/>
                            <a:gd name="T101" fmla="*/ 580 h 583"/>
                            <a:gd name="T102" fmla="*/ 1568 w 3028"/>
                            <a:gd name="T103" fmla="*/ 372 h 583"/>
                            <a:gd name="T104" fmla="*/ 1472 w 3028"/>
                            <a:gd name="T105" fmla="*/ 568 h 583"/>
                            <a:gd name="T106" fmla="*/ 1737 w 3028"/>
                            <a:gd name="T107" fmla="*/ 381 h 583"/>
                            <a:gd name="T108" fmla="*/ 1637 w 3028"/>
                            <a:gd name="T109" fmla="*/ 580 h 583"/>
                            <a:gd name="T110" fmla="*/ 1782 w 3028"/>
                            <a:gd name="T111" fmla="*/ 381 h 583"/>
                            <a:gd name="T112" fmla="*/ 1890 w 3028"/>
                            <a:gd name="T113" fmla="*/ 450 h 583"/>
                            <a:gd name="T114" fmla="*/ 1926 w 3028"/>
                            <a:gd name="T115" fmla="*/ 556 h 583"/>
                            <a:gd name="T116" fmla="*/ 2121 w 3028"/>
                            <a:gd name="T117" fmla="*/ 381 h 583"/>
                            <a:gd name="T118" fmla="*/ 2166 w 3028"/>
                            <a:gd name="T119" fmla="*/ 562 h 583"/>
                            <a:gd name="T120" fmla="*/ 2019 w 3028"/>
                            <a:gd name="T121" fmla="*/ 556 h 583"/>
                            <a:gd name="T122" fmla="*/ 2115 w 3028"/>
                            <a:gd name="T123" fmla="*/ 396 h 5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3028" h="583">
                              <a:moveTo>
                                <a:pt x="102" y="46"/>
                              </a:moveTo>
                              <a:lnTo>
                                <a:pt x="129" y="49"/>
                              </a:lnTo>
                              <a:lnTo>
                                <a:pt x="153" y="58"/>
                              </a:lnTo>
                              <a:lnTo>
                                <a:pt x="168" y="70"/>
                              </a:lnTo>
                              <a:lnTo>
                                <a:pt x="180" y="82"/>
                              </a:lnTo>
                              <a:lnTo>
                                <a:pt x="189" y="97"/>
                              </a:lnTo>
                              <a:lnTo>
                                <a:pt x="199" y="121"/>
                              </a:lnTo>
                              <a:lnTo>
                                <a:pt x="202" y="148"/>
                              </a:lnTo>
                              <a:lnTo>
                                <a:pt x="199" y="179"/>
                              </a:lnTo>
                              <a:lnTo>
                                <a:pt x="189" y="203"/>
                              </a:lnTo>
                              <a:lnTo>
                                <a:pt x="174" y="224"/>
                              </a:lnTo>
                              <a:lnTo>
                                <a:pt x="153" y="239"/>
                              </a:lnTo>
                              <a:lnTo>
                                <a:pt x="126" y="251"/>
                              </a:lnTo>
                              <a:lnTo>
                                <a:pt x="99" y="254"/>
                              </a:lnTo>
                              <a:lnTo>
                                <a:pt x="69" y="251"/>
                              </a:lnTo>
                              <a:lnTo>
                                <a:pt x="42" y="239"/>
                              </a:lnTo>
                              <a:lnTo>
                                <a:pt x="21" y="218"/>
                              </a:lnTo>
                              <a:lnTo>
                                <a:pt x="6" y="188"/>
                              </a:lnTo>
                              <a:lnTo>
                                <a:pt x="0" y="148"/>
                              </a:lnTo>
                              <a:lnTo>
                                <a:pt x="3" y="121"/>
                              </a:lnTo>
                              <a:lnTo>
                                <a:pt x="12" y="97"/>
                              </a:lnTo>
                              <a:lnTo>
                                <a:pt x="21" y="82"/>
                              </a:lnTo>
                              <a:lnTo>
                                <a:pt x="33" y="70"/>
                              </a:lnTo>
                              <a:lnTo>
                                <a:pt x="48" y="61"/>
                              </a:lnTo>
                              <a:lnTo>
                                <a:pt x="75" y="49"/>
                              </a:lnTo>
                              <a:lnTo>
                                <a:pt x="102" y="46"/>
                              </a:lnTo>
                              <a:close/>
                              <a:moveTo>
                                <a:pt x="102" y="61"/>
                              </a:moveTo>
                              <a:lnTo>
                                <a:pt x="90" y="61"/>
                              </a:lnTo>
                              <a:lnTo>
                                <a:pt x="72" y="67"/>
                              </a:lnTo>
                              <a:lnTo>
                                <a:pt x="66" y="73"/>
                              </a:lnTo>
                              <a:lnTo>
                                <a:pt x="57" y="79"/>
                              </a:lnTo>
                              <a:lnTo>
                                <a:pt x="51" y="85"/>
                              </a:lnTo>
                              <a:lnTo>
                                <a:pt x="39" y="103"/>
                              </a:lnTo>
                              <a:lnTo>
                                <a:pt x="33" y="124"/>
                              </a:lnTo>
                              <a:lnTo>
                                <a:pt x="30" y="151"/>
                              </a:lnTo>
                              <a:lnTo>
                                <a:pt x="33" y="176"/>
                              </a:lnTo>
                              <a:lnTo>
                                <a:pt x="39" y="200"/>
                              </a:lnTo>
                              <a:lnTo>
                                <a:pt x="45" y="212"/>
                              </a:lnTo>
                              <a:lnTo>
                                <a:pt x="54" y="221"/>
                              </a:lnTo>
                              <a:lnTo>
                                <a:pt x="63" y="227"/>
                              </a:lnTo>
                              <a:lnTo>
                                <a:pt x="87" y="239"/>
                              </a:lnTo>
                              <a:lnTo>
                                <a:pt x="114" y="239"/>
                              </a:lnTo>
                              <a:lnTo>
                                <a:pt x="126" y="236"/>
                              </a:lnTo>
                              <a:lnTo>
                                <a:pt x="144" y="224"/>
                              </a:lnTo>
                              <a:lnTo>
                                <a:pt x="162" y="197"/>
                              </a:lnTo>
                              <a:lnTo>
                                <a:pt x="168" y="173"/>
                              </a:lnTo>
                              <a:lnTo>
                                <a:pt x="171" y="148"/>
                              </a:lnTo>
                              <a:lnTo>
                                <a:pt x="168" y="124"/>
                              </a:lnTo>
                              <a:lnTo>
                                <a:pt x="162" y="100"/>
                              </a:lnTo>
                              <a:lnTo>
                                <a:pt x="150" y="82"/>
                              </a:lnTo>
                              <a:lnTo>
                                <a:pt x="138" y="70"/>
                              </a:lnTo>
                              <a:lnTo>
                                <a:pt x="129" y="64"/>
                              </a:lnTo>
                              <a:lnTo>
                                <a:pt x="117" y="61"/>
                              </a:lnTo>
                              <a:lnTo>
                                <a:pt x="102" y="61"/>
                              </a:lnTo>
                              <a:close/>
                              <a:moveTo>
                                <a:pt x="232" y="61"/>
                              </a:moveTo>
                              <a:lnTo>
                                <a:pt x="232" y="49"/>
                              </a:lnTo>
                              <a:lnTo>
                                <a:pt x="304" y="49"/>
                              </a:lnTo>
                              <a:lnTo>
                                <a:pt x="343" y="52"/>
                              </a:lnTo>
                              <a:lnTo>
                                <a:pt x="370" y="55"/>
                              </a:lnTo>
                              <a:lnTo>
                                <a:pt x="397" y="67"/>
                              </a:lnTo>
                              <a:lnTo>
                                <a:pt x="418" y="88"/>
                              </a:lnTo>
                              <a:lnTo>
                                <a:pt x="430" y="118"/>
                              </a:lnTo>
                              <a:lnTo>
                                <a:pt x="436" y="151"/>
                              </a:lnTo>
                              <a:lnTo>
                                <a:pt x="433" y="176"/>
                              </a:lnTo>
                              <a:lnTo>
                                <a:pt x="427" y="197"/>
                              </a:lnTo>
                              <a:lnTo>
                                <a:pt x="409" y="224"/>
                              </a:lnTo>
                              <a:lnTo>
                                <a:pt x="403" y="230"/>
                              </a:lnTo>
                              <a:lnTo>
                                <a:pt x="388" y="239"/>
                              </a:lnTo>
                              <a:lnTo>
                                <a:pt x="370" y="245"/>
                              </a:lnTo>
                              <a:lnTo>
                                <a:pt x="352" y="248"/>
                              </a:lnTo>
                              <a:lnTo>
                                <a:pt x="232" y="248"/>
                              </a:lnTo>
                              <a:lnTo>
                                <a:pt x="232" y="236"/>
                              </a:lnTo>
                              <a:lnTo>
                                <a:pt x="241" y="236"/>
                              </a:lnTo>
                              <a:lnTo>
                                <a:pt x="244" y="239"/>
                              </a:lnTo>
                              <a:lnTo>
                                <a:pt x="247" y="239"/>
                              </a:lnTo>
                              <a:lnTo>
                                <a:pt x="253" y="233"/>
                              </a:lnTo>
                              <a:lnTo>
                                <a:pt x="256" y="233"/>
                              </a:lnTo>
                              <a:lnTo>
                                <a:pt x="256" y="70"/>
                              </a:lnTo>
                              <a:lnTo>
                                <a:pt x="253" y="64"/>
                              </a:lnTo>
                              <a:lnTo>
                                <a:pt x="250" y="61"/>
                              </a:lnTo>
                              <a:lnTo>
                                <a:pt x="232" y="61"/>
                              </a:lnTo>
                              <a:close/>
                              <a:moveTo>
                                <a:pt x="283" y="233"/>
                              </a:moveTo>
                              <a:lnTo>
                                <a:pt x="349" y="233"/>
                              </a:lnTo>
                              <a:lnTo>
                                <a:pt x="361" y="230"/>
                              </a:lnTo>
                              <a:lnTo>
                                <a:pt x="370" y="227"/>
                              </a:lnTo>
                              <a:lnTo>
                                <a:pt x="379" y="221"/>
                              </a:lnTo>
                              <a:lnTo>
                                <a:pt x="388" y="212"/>
                              </a:lnTo>
                              <a:lnTo>
                                <a:pt x="394" y="200"/>
                              </a:lnTo>
                              <a:lnTo>
                                <a:pt x="400" y="185"/>
                              </a:lnTo>
                              <a:lnTo>
                                <a:pt x="403" y="176"/>
                              </a:lnTo>
                              <a:lnTo>
                                <a:pt x="406" y="163"/>
                              </a:lnTo>
                              <a:lnTo>
                                <a:pt x="406" y="148"/>
                              </a:lnTo>
                              <a:lnTo>
                                <a:pt x="403" y="130"/>
                              </a:lnTo>
                              <a:lnTo>
                                <a:pt x="400" y="115"/>
                              </a:lnTo>
                              <a:lnTo>
                                <a:pt x="394" y="97"/>
                              </a:lnTo>
                              <a:lnTo>
                                <a:pt x="373" y="76"/>
                              </a:lnTo>
                              <a:lnTo>
                                <a:pt x="364" y="73"/>
                              </a:lnTo>
                              <a:lnTo>
                                <a:pt x="340" y="67"/>
                              </a:lnTo>
                              <a:lnTo>
                                <a:pt x="334" y="64"/>
                              </a:lnTo>
                              <a:lnTo>
                                <a:pt x="283" y="64"/>
                              </a:lnTo>
                              <a:lnTo>
                                <a:pt x="283" y="233"/>
                              </a:lnTo>
                              <a:close/>
                              <a:moveTo>
                                <a:pt x="451" y="49"/>
                              </a:moveTo>
                              <a:lnTo>
                                <a:pt x="523" y="49"/>
                              </a:lnTo>
                              <a:lnTo>
                                <a:pt x="523" y="61"/>
                              </a:lnTo>
                              <a:lnTo>
                                <a:pt x="508" y="61"/>
                              </a:lnTo>
                              <a:lnTo>
                                <a:pt x="508" y="64"/>
                              </a:lnTo>
                              <a:lnTo>
                                <a:pt x="505" y="64"/>
                              </a:lnTo>
                              <a:lnTo>
                                <a:pt x="505" y="67"/>
                              </a:lnTo>
                              <a:lnTo>
                                <a:pt x="502" y="67"/>
                              </a:lnTo>
                              <a:lnTo>
                                <a:pt x="502" y="73"/>
                              </a:lnTo>
                              <a:lnTo>
                                <a:pt x="505" y="79"/>
                              </a:lnTo>
                              <a:lnTo>
                                <a:pt x="559" y="218"/>
                              </a:lnTo>
                              <a:lnTo>
                                <a:pt x="613" y="79"/>
                              </a:lnTo>
                              <a:lnTo>
                                <a:pt x="613" y="73"/>
                              </a:lnTo>
                              <a:lnTo>
                                <a:pt x="616" y="70"/>
                              </a:lnTo>
                              <a:lnTo>
                                <a:pt x="616" y="67"/>
                              </a:lnTo>
                              <a:lnTo>
                                <a:pt x="613" y="64"/>
                              </a:lnTo>
                              <a:lnTo>
                                <a:pt x="607" y="61"/>
                              </a:lnTo>
                              <a:lnTo>
                                <a:pt x="595" y="61"/>
                              </a:lnTo>
                              <a:lnTo>
                                <a:pt x="595" y="49"/>
                              </a:lnTo>
                              <a:lnTo>
                                <a:pt x="655" y="49"/>
                              </a:lnTo>
                              <a:lnTo>
                                <a:pt x="655" y="61"/>
                              </a:lnTo>
                              <a:lnTo>
                                <a:pt x="646" y="61"/>
                              </a:lnTo>
                              <a:lnTo>
                                <a:pt x="640" y="67"/>
                              </a:lnTo>
                              <a:lnTo>
                                <a:pt x="637" y="67"/>
                              </a:lnTo>
                              <a:lnTo>
                                <a:pt x="631" y="79"/>
                              </a:lnTo>
                              <a:lnTo>
                                <a:pt x="565" y="248"/>
                              </a:lnTo>
                              <a:lnTo>
                                <a:pt x="544" y="248"/>
                              </a:lnTo>
                              <a:lnTo>
                                <a:pt x="475" y="79"/>
                              </a:lnTo>
                              <a:lnTo>
                                <a:pt x="475" y="76"/>
                              </a:lnTo>
                              <a:lnTo>
                                <a:pt x="472" y="73"/>
                              </a:lnTo>
                              <a:lnTo>
                                <a:pt x="472" y="67"/>
                              </a:lnTo>
                              <a:lnTo>
                                <a:pt x="469" y="67"/>
                              </a:lnTo>
                              <a:lnTo>
                                <a:pt x="466" y="64"/>
                              </a:lnTo>
                              <a:lnTo>
                                <a:pt x="463" y="64"/>
                              </a:lnTo>
                              <a:lnTo>
                                <a:pt x="460" y="61"/>
                              </a:lnTo>
                              <a:lnTo>
                                <a:pt x="451" y="61"/>
                              </a:lnTo>
                              <a:lnTo>
                                <a:pt x="451" y="49"/>
                              </a:lnTo>
                              <a:close/>
                              <a:moveTo>
                                <a:pt x="745" y="49"/>
                              </a:moveTo>
                              <a:lnTo>
                                <a:pt x="820" y="49"/>
                              </a:lnTo>
                              <a:lnTo>
                                <a:pt x="820" y="61"/>
                              </a:lnTo>
                              <a:lnTo>
                                <a:pt x="805" y="61"/>
                              </a:lnTo>
                              <a:lnTo>
                                <a:pt x="802" y="64"/>
                              </a:lnTo>
                              <a:lnTo>
                                <a:pt x="799" y="64"/>
                              </a:lnTo>
                              <a:lnTo>
                                <a:pt x="799" y="67"/>
                              </a:lnTo>
                              <a:lnTo>
                                <a:pt x="796" y="67"/>
                              </a:lnTo>
                              <a:lnTo>
                                <a:pt x="796" y="200"/>
                              </a:lnTo>
                              <a:lnTo>
                                <a:pt x="793" y="212"/>
                              </a:lnTo>
                              <a:lnTo>
                                <a:pt x="787" y="221"/>
                              </a:lnTo>
                              <a:lnTo>
                                <a:pt x="781" y="227"/>
                              </a:lnTo>
                              <a:lnTo>
                                <a:pt x="778" y="233"/>
                              </a:lnTo>
                              <a:lnTo>
                                <a:pt x="772" y="239"/>
                              </a:lnTo>
                              <a:lnTo>
                                <a:pt x="763" y="245"/>
                              </a:lnTo>
                              <a:lnTo>
                                <a:pt x="751" y="251"/>
                              </a:lnTo>
                              <a:lnTo>
                                <a:pt x="739" y="254"/>
                              </a:lnTo>
                              <a:lnTo>
                                <a:pt x="724" y="254"/>
                              </a:lnTo>
                              <a:lnTo>
                                <a:pt x="694" y="251"/>
                              </a:lnTo>
                              <a:lnTo>
                                <a:pt x="673" y="236"/>
                              </a:lnTo>
                              <a:lnTo>
                                <a:pt x="664" y="230"/>
                              </a:lnTo>
                              <a:lnTo>
                                <a:pt x="658" y="221"/>
                              </a:lnTo>
                              <a:lnTo>
                                <a:pt x="655" y="212"/>
                              </a:lnTo>
                              <a:lnTo>
                                <a:pt x="655" y="194"/>
                              </a:lnTo>
                              <a:lnTo>
                                <a:pt x="658" y="191"/>
                              </a:lnTo>
                              <a:lnTo>
                                <a:pt x="658" y="185"/>
                              </a:lnTo>
                              <a:lnTo>
                                <a:pt x="667" y="176"/>
                              </a:lnTo>
                              <a:lnTo>
                                <a:pt x="673" y="176"/>
                              </a:lnTo>
                              <a:lnTo>
                                <a:pt x="676" y="179"/>
                              </a:lnTo>
                              <a:lnTo>
                                <a:pt x="682" y="182"/>
                              </a:lnTo>
                              <a:lnTo>
                                <a:pt x="685" y="188"/>
                              </a:lnTo>
                              <a:lnTo>
                                <a:pt x="685" y="206"/>
                              </a:lnTo>
                              <a:lnTo>
                                <a:pt x="682" y="209"/>
                              </a:lnTo>
                              <a:lnTo>
                                <a:pt x="682" y="215"/>
                              </a:lnTo>
                              <a:lnTo>
                                <a:pt x="685" y="221"/>
                              </a:lnTo>
                              <a:lnTo>
                                <a:pt x="691" y="224"/>
                              </a:lnTo>
                              <a:lnTo>
                                <a:pt x="694" y="230"/>
                              </a:lnTo>
                              <a:lnTo>
                                <a:pt x="700" y="233"/>
                              </a:lnTo>
                              <a:lnTo>
                                <a:pt x="709" y="236"/>
                              </a:lnTo>
                              <a:lnTo>
                                <a:pt x="730" y="236"/>
                              </a:lnTo>
                              <a:lnTo>
                                <a:pt x="748" y="230"/>
                              </a:lnTo>
                              <a:lnTo>
                                <a:pt x="757" y="224"/>
                              </a:lnTo>
                              <a:lnTo>
                                <a:pt x="763" y="215"/>
                              </a:lnTo>
                              <a:lnTo>
                                <a:pt x="766" y="209"/>
                              </a:lnTo>
                              <a:lnTo>
                                <a:pt x="769" y="200"/>
                              </a:lnTo>
                              <a:lnTo>
                                <a:pt x="769" y="70"/>
                              </a:lnTo>
                              <a:lnTo>
                                <a:pt x="766" y="70"/>
                              </a:lnTo>
                              <a:lnTo>
                                <a:pt x="766" y="67"/>
                              </a:lnTo>
                              <a:lnTo>
                                <a:pt x="760" y="61"/>
                              </a:lnTo>
                              <a:lnTo>
                                <a:pt x="745" y="61"/>
                              </a:lnTo>
                              <a:lnTo>
                                <a:pt x="745" y="49"/>
                              </a:lnTo>
                              <a:close/>
                              <a:moveTo>
                                <a:pt x="844" y="49"/>
                              </a:moveTo>
                              <a:lnTo>
                                <a:pt x="1007" y="49"/>
                              </a:lnTo>
                              <a:lnTo>
                                <a:pt x="1028" y="103"/>
                              </a:lnTo>
                              <a:lnTo>
                                <a:pt x="1013" y="106"/>
                              </a:lnTo>
                              <a:lnTo>
                                <a:pt x="1007" y="94"/>
                              </a:lnTo>
                              <a:lnTo>
                                <a:pt x="1004" y="85"/>
                              </a:lnTo>
                              <a:lnTo>
                                <a:pt x="992" y="73"/>
                              </a:lnTo>
                              <a:lnTo>
                                <a:pt x="974" y="67"/>
                              </a:lnTo>
                              <a:lnTo>
                                <a:pt x="971" y="67"/>
                              </a:lnTo>
                              <a:lnTo>
                                <a:pt x="965" y="64"/>
                              </a:lnTo>
                              <a:lnTo>
                                <a:pt x="898" y="64"/>
                              </a:lnTo>
                              <a:lnTo>
                                <a:pt x="898" y="139"/>
                              </a:lnTo>
                              <a:lnTo>
                                <a:pt x="931" y="139"/>
                              </a:lnTo>
                              <a:lnTo>
                                <a:pt x="937" y="136"/>
                              </a:lnTo>
                              <a:lnTo>
                                <a:pt x="952" y="121"/>
                              </a:lnTo>
                              <a:lnTo>
                                <a:pt x="952" y="103"/>
                              </a:lnTo>
                              <a:lnTo>
                                <a:pt x="968" y="103"/>
                              </a:lnTo>
                              <a:lnTo>
                                <a:pt x="968" y="191"/>
                              </a:lnTo>
                              <a:lnTo>
                                <a:pt x="952" y="191"/>
                              </a:lnTo>
                              <a:lnTo>
                                <a:pt x="952" y="167"/>
                              </a:lnTo>
                              <a:lnTo>
                                <a:pt x="949" y="163"/>
                              </a:lnTo>
                              <a:lnTo>
                                <a:pt x="949" y="160"/>
                              </a:lnTo>
                              <a:lnTo>
                                <a:pt x="946" y="160"/>
                              </a:lnTo>
                              <a:lnTo>
                                <a:pt x="940" y="157"/>
                              </a:lnTo>
                              <a:lnTo>
                                <a:pt x="934" y="151"/>
                              </a:lnTo>
                              <a:lnTo>
                                <a:pt x="898" y="151"/>
                              </a:lnTo>
                              <a:lnTo>
                                <a:pt x="898" y="233"/>
                              </a:lnTo>
                              <a:lnTo>
                                <a:pt x="965" y="233"/>
                              </a:lnTo>
                              <a:lnTo>
                                <a:pt x="992" y="224"/>
                              </a:lnTo>
                              <a:lnTo>
                                <a:pt x="1001" y="218"/>
                              </a:lnTo>
                              <a:lnTo>
                                <a:pt x="1007" y="209"/>
                              </a:lnTo>
                              <a:lnTo>
                                <a:pt x="1016" y="197"/>
                              </a:lnTo>
                              <a:lnTo>
                                <a:pt x="1025" y="182"/>
                              </a:lnTo>
                              <a:lnTo>
                                <a:pt x="1037" y="188"/>
                              </a:lnTo>
                              <a:lnTo>
                                <a:pt x="1013" y="248"/>
                              </a:lnTo>
                              <a:lnTo>
                                <a:pt x="844" y="248"/>
                              </a:lnTo>
                              <a:lnTo>
                                <a:pt x="844" y="236"/>
                              </a:lnTo>
                              <a:lnTo>
                                <a:pt x="865" y="236"/>
                              </a:lnTo>
                              <a:lnTo>
                                <a:pt x="868" y="233"/>
                              </a:lnTo>
                              <a:lnTo>
                                <a:pt x="868" y="230"/>
                              </a:lnTo>
                              <a:lnTo>
                                <a:pt x="871" y="224"/>
                              </a:lnTo>
                              <a:lnTo>
                                <a:pt x="871" y="73"/>
                              </a:lnTo>
                              <a:lnTo>
                                <a:pt x="868" y="67"/>
                              </a:lnTo>
                              <a:lnTo>
                                <a:pt x="868" y="64"/>
                              </a:lnTo>
                              <a:lnTo>
                                <a:pt x="862" y="64"/>
                              </a:lnTo>
                              <a:lnTo>
                                <a:pt x="862" y="61"/>
                              </a:lnTo>
                              <a:lnTo>
                                <a:pt x="844" y="61"/>
                              </a:lnTo>
                              <a:lnTo>
                                <a:pt x="844" y="49"/>
                              </a:lnTo>
                              <a:close/>
                              <a:moveTo>
                                <a:pt x="1061" y="43"/>
                              </a:moveTo>
                              <a:lnTo>
                                <a:pt x="1070" y="43"/>
                              </a:lnTo>
                              <a:lnTo>
                                <a:pt x="1073" y="49"/>
                              </a:lnTo>
                              <a:lnTo>
                                <a:pt x="1193" y="49"/>
                              </a:lnTo>
                              <a:lnTo>
                                <a:pt x="1196" y="43"/>
                              </a:lnTo>
                              <a:lnTo>
                                <a:pt x="1205" y="43"/>
                              </a:lnTo>
                              <a:lnTo>
                                <a:pt x="1226" y="100"/>
                              </a:lnTo>
                              <a:lnTo>
                                <a:pt x="1214" y="106"/>
                              </a:lnTo>
                              <a:lnTo>
                                <a:pt x="1208" y="94"/>
                              </a:lnTo>
                              <a:lnTo>
                                <a:pt x="1202" y="85"/>
                              </a:lnTo>
                              <a:lnTo>
                                <a:pt x="1199" y="79"/>
                              </a:lnTo>
                              <a:lnTo>
                                <a:pt x="1193" y="73"/>
                              </a:lnTo>
                              <a:lnTo>
                                <a:pt x="1184" y="67"/>
                              </a:lnTo>
                              <a:lnTo>
                                <a:pt x="1172" y="64"/>
                              </a:lnTo>
                              <a:lnTo>
                                <a:pt x="1148" y="64"/>
                              </a:lnTo>
                              <a:lnTo>
                                <a:pt x="1148" y="233"/>
                              </a:lnTo>
                              <a:lnTo>
                                <a:pt x="1151" y="233"/>
                              </a:lnTo>
                              <a:lnTo>
                                <a:pt x="1151" y="236"/>
                              </a:lnTo>
                              <a:lnTo>
                                <a:pt x="1172" y="236"/>
                              </a:lnTo>
                              <a:lnTo>
                                <a:pt x="1172" y="248"/>
                              </a:lnTo>
                              <a:lnTo>
                                <a:pt x="1094" y="248"/>
                              </a:lnTo>
                              <a:lnTo>
                                <a:pt x="1094" y="236"/>
                              </a:lnTo>
                              <a:lnTo>
                                <a:pt x="1115" y="236"/>
                              </a:lnTo>
                              <a:lnTo>
                                <a:pt x="1115" y="233"/>
                              </a:lnTo>
                              <a:lnTo>
                                <a:pt x="1118" y="230"/>
                              </a:lnTo>
                              <a:lnTo>
                                <a:pt x="1118" y="224"/>
                              </a:lnTo>
                              <a:lnTo>
                                <a:pt x="1121" y="221"/>
                              </a:lnTo>
                              <a:lnTo>
                                <a:pt x="1121" y="67"/>
                              </a:lnTo>
                              <a:lnTo>
                                <a:pt x="1118" y="67"/>
                              </a:lnTo>
                              <a:lnTo>
                                <a:pt x="1118" y="64"/>
                              </a:lnTo>
                              <a:lnTo>
                                <a:pt x="1091" y="64"/>
                              </a:lnTo>
                              <a:lnTo>
                                <a:pt x="1085" y="67"/>
                              </a:lnTo>
                              <a:lnTo>
                                <a:pt x="1076" y="73"/>
                              </a:lnTo>
                              <a:lnTo>
                                <a:pt x="1061" y="88"/>
                              </a:lnTo>
                              <a:lnTo>
                                <a:pt x="1058" y="97"/>
                              </a:lnTo>
                              <a:lnTo>
                                <a:pt x="1052" y="106"/>
                              </a:lnTo>
                              <a:lnTo>
                                <a:pt x="1040" y="100"/>
                              </a:lnTo>
                              <a:lnTo>
                                <a:pt x="1061" y="43"/>
                              </a:lnTo>
                              <a:close/>
                              <a:moveTo>
                                <a:pt x="1238" y="49"/>
                              </a:moveTo>
                              <a:lnTo>
                                <a:pt x="1298" y="49"/>
                              </a:lnTo>
                              <a:lnTo>
                                <a:pt x="1388" y="200"/>
                              </a:lnTo>
                              <a:lnTo>
                                <a:pt x="1388" y="73"/>
                              </a:lnTo>
                              <a:lnTo>
                                <a:pt x="1379" y="64"/>
                              </a:lnTo>
                              <a:lnTo>
                                <a:pt x="1373" y="61"/>
                              </a:lnTo>
                              <a:lnTo>
                                <a:pt x="1364" y="61"/>
                              </a:lnTo>
                              <a:lnTo>
                                <a:pt x="1364" y="49"/>
                              </a:lnTo>
                              <a:lnTo>
                                <a:pt x="1430" y="49"/>
                              </a:lnTo>
                              <a:lnTo>
                                <a:pt x="1430" y="61"/>
                              </a:lnTo>
                              <a:lnTo>
                                <a:pt x="1415" y="61"/>
                              </a:lnTo>
                              <a:lnTo>
                                <a:pt x="1415" y="64"/>
                              </a:lnTo>
                              <a:lnTo>
                                <a:pt x="1406" y="73"/>
                              </a:lnTo>
                              <a:lnTo>
                                <a:pt x="1406" y="248"/>
                              </a:lnTo>
                              <a:lnTo>
                                <a:pt x="1388" y="248"/>
                              </a:lnTo>
                              <a:lnTo>
                                <a:pt x="1280" y="70"/>
                              </a:lnTo>
                              <a:lnTo>
                                <a:pt x="1280" y="230"/>
                              </a:lnTo>
                              <a:lnTo>
                                <a:pt x="1283" y="230"/>
                              </a:lnTo>
                              <a:lnTo>
                                <a:pt x="1283" y="233"/>
                              </a:lnTo>
                              <a:lnTo>
                                <a:pt x="1286" y="233"/>
                              </a:lnTo>
                              <a:lnTo>
                                <a:pt x="1286" y="236"/>
                              </a:lnTo>
                              <a:lnTo>
                                <a:pt x="1304" y="236"/>
                              </a:lnTo>
                              <a:lnTo>
                                <a:pt x="1304" y="248"/>
                              </a:lnTo>
                              <a:lnTo>
                                <a:pt x="1238" y="248"/>
                              </a:lnTo>
                              <a:lnTo>
                                <a:pt x="1238" y="236"/>
                              </a:lnTo>
                              <a:lnTo>
                                <a:pt x="1253" y="236"/>
                              </a:lnTo>
                              <a:lnTo>
                                <a:pt x="1256" y="233"/>
                              </a:lnTo>
                              <a:lnTo>
                                <a:pt x="1259" y="233"/>
                              </a:lnTo>
                              <a:lnTo>
                                <a:pt x="1259" y="230"/>
                              </a:lnTo>
                              <a:lnTo>
                                <a:pt x="1262" y="224"/>
                              </a:lnTo>
                              <a:lnTo>
                                <a:pt x="1262" y="70"/>
                              </a:lnTo>
                              <a:lnTo>
                                <a:pt x="1259" y="67"/>
                              </a:lnTo>
                              <a:lnTo>
                                <a:pt x="1259" y="64"/>
                              </a:lnTo>
                              <a:lnTo>
                                <a:pt x="1256" y="64"/>
                              </a:lnTo>
                              <a:lnTo>
                                <a:pt x="1253" y="61"/>
                              </a:lnTo>
                              <a:lnTo>
                                <a:pt x="1238" y="61"/>
                              </a:lnTo>
                              <a:lnTo>
                                <a:pt x="1238" y="49"/>
                              </a:lnTo>
                              <a:close/>
                              <a:moveTo>
                                <a:pt x="1451" y="49"/>
                              </a:moveTo>
                              <a:lnTo>
                                <a:pt x="1529" y="49"/>
                              </a:lnTo>
                              <a:lnTo>
                                <a:pt x="1529" y="61"/>
                              </a:lnTo>
                              <a:lnTo>
                                <a:pt x="1511" y="61"/>
                              </a:lnTo>
                              <a:lnTo>
                                <a:pt x="1511" y="64"/>
                              </a:lnTo>
                              <a:lnTo>
                                <a:pt x="1502" y="73"/>
                              </a:lnTo>
                              <a:lnTo>
                                <a:pt x="1502" y="227"/>
                              </a:lnTo>
                              <a:lnTo>
                                <a:pt x="1505" y="230"/>
                              </a:lnTo>
                              <a:lnTo>
                                <a:pt x="1505" y="233"/>
                              </a:lnTo>
                              <a:lnTo>
                                <a:pt x="1508" y="233"/>
                              </a:lnTo>
                              <a:lnTo>
                                <a:pt x="1511" y="236"/>
                              </a:lnTo>
                              <a:lnTo>
                                <a:pt x="1529" y="236"/>
                              </a:lnTo>
                              <a:lnTo>
                                <a:pt x="1529" y="248"/>
                              </a:lnTo>
                              <a:lnTo>
                                <a:pt x="1451" y="248"/>
                              </a:lnTo>
                              <a:lnTo>
                                <a:pt x="1451" y="236"/>
                              </a:lnTo>
                              <a:lnTo>
                                <a:pt x="1469" y="236"/>
                              </a:lnTo>
                              <a:lnTo>
                                <a:pt x="1472" y="233"/>
                              </a:lnTo>
                              <a:lnTo>
                                <a:pt x="1475" y="233"/>
                              </a:lnTo>
                              <a:lnTo>
                                <a:pt x="1475" y="70"/>
                              </a:lnTo>
                              <a:lnTo>
                                <a:pt x="1469" y="64"/>
                              </a:lnTo>
                              <a:lnTo>
                                <a:pt x="1463" y="61"/>
                              </a:lnTo>
                              <a:lnTo>
                                <a:pt x="1451" y="61"/>
                              </a:lnTo>
                              <a:lnTo>
                                <a:pt x="1451" y="49"/>
                              </a:lnTo>
                              <a:close/>
                              <a:moveTo>
                                <a:pt x="1712" y="49"/>
                              </a:moveTo>
                              <a:lnTo>
                                <a:pt x="1722" y="49"/>
                              </a:lnTo>
                              <a:lnTo>
                                <a:pt x="1740" y="115"/>
                              </a:lnTo>
                              <a:lnTo>
                                <a:pt x="1728" y="121"/>
                              </a:lnTo>
                              <a:lnTo>
                                <a:pt x="1722" y="109"/>
                              </a:lnTo>
                              <a:lnTo>
                                <a:pt x="1719" y="100"/>
                              </a:lnTo>
                              <a:lnTo>
                                <a:pt x="1712" y="94"/>
                              </a:lnTo>
                              <a:lnTo>
                                <a:pt x="1709" y="88"/>
                              </a:lnTo>
                              <a:lnTo>
                                <a:pt x="1703" y="79"/>
                              </a:lnTo>
                              <a:lnTo>
                                <a:pt x="1697" y="73"/>
                              </a:lnTo>
                              <a:lnTo>
                                <a:pt x="1688" y="70"/>
                              </a:lnTo>
                              <a:lnTo>
                                <a:pt x="1679" y="64"/>
                              </a:lnTo>
                              <a:lnTo>
                                <a:pt x="1670" y="61"/>
                              </a:lnTo>
                              <a:lnTo>
                                <a:pt x="1646" y="61"/>
                              </a:lnTo>
                              <a:lnTo>
                                <a:pt x="1622" y="73"/>
                              </a:lnTo>
                              <a:lnTo>
                                <a:pt x="1613" y="79"/>
                              </a:lnTo>
                              <a:lnTo>
                                <a:pt x="1607" y="85"/>
                              </a:lnTo>
                              <a:lnTo>
                                <a:pt x="1595" y="103"/>
                              </a:lnTo>
                              <a:lnTo>
                                <a:pt x="1589" y="115"/>
                              </a:lnTo>
                              <a:lnTo>
                                <a:pt x="1586" y="130"/>
                              </a:lnTo>
                              <a:lnTo>
                                <a:pt x="1586" y="148"/>
                              </a:lnTo>
                              <a:lnTo>
                                <a:pt x="1589" y="173"/>
                              </a:lnTo>
                              <a:lnTo>
                                <a:pt x="1595" y="194"/>
                              </a:lnTo>
                              <a:lnTo>
                                <a:pt x="1601" y="203"/>
                              </a:lnTo>
                              <a:lnTo>
                                <a:pt x="1616" y="218"/>
                              </a:lnTo>
                              <a:lnTo>
                                <a:pt x="1634" y="230"/>
                              </a:lnTo>
                              <a:lnTo>
                                <a:pt x="1652" y="236"/>
                              </a:lnTo>
                              <a:lnTo>
                                <a:pt x="1670" y="236"/>
                              </a:lnTo>
                              <a:lnTo>
                                <a:pt x="1679" y="233"/>
                              </a:lnTo>
                              <a:lnTo>
                                <a:pt x="1691" y="230"/>
                              </a:lnTo>
                              <a:lnTo>
                                <a:pt x="1700" y="224"/>
                              </a:lnTo>
                              <a:lnTo>
                                <a:pt x="1725" y="206"/>
                              </a:lnTo>
                              <a:lnTo>
                                <a:pt x="1734" y="194"/>
                              </a:lnTo>
                              <a:lnTo>
                                <a:pt x="1746" y="203"/>
                              </a:lnTo>
                              <a:lnTo>
                                <a:pt x="1737" y="215"/>
                              </a:lnTo>
                              <a:lnTo>
                                <a:pt x="1728" y="224"/>
                              </a:lnTo>
                              <a:lnTo>
                                <a:pt x="1709" y="236"/>
                              </a:lnTo>
                              <a:lnTo>
                                <a:pt x="1703" y="242"/>
                              </a:lnTo>
                              <a:lnTo>
                                <a:pt x="1694" y="245"/>
                              </a:lnTo>
                              <a:lnTo>
                                <a:pt x="1682" y="251"/>
                              </a:lnTo>
                              <a:lnTo>
                                <a:pt x="1667" y="254"/>
                              </a:lnTo>
                              <a:lnTo>
                                <a:pt x="1655" y="254"/>
                              </a:lnTo>
                              <a:lnTo>
                                <a:pt x="1625" y="251"/>
                              </a:lnTo>
                              <a:lnTo>
                                <a:pt x="1601" y="239"/>
                              </a:lnTo>
                              <a:lnTo>
                                <a:pt x="1580" y="218"/>
                              </a:lnTo>
                              <a:lnTo>
                                <a:pt x="1565" y="197"/>
                              </a:lnTo>
                              <a:lnTo>
                                <a:pt x="1559" y="176"/>
                              </a:lnTo>
                              <a:lnTo>
                                <a:pt x="1556" y="151"/>
                              </a:lnTo>
                              <a:lnTo>
                                <a:pt x="1559" y="121"/>
                              </a:lnTo>
                              <a:lnTo>
                                <a:pt x="1568" y="97"/>
                              </a:lnTo>
                              <a:lnTo>
                                <a:pt x="1577" y="82"/>
                              </a:lnTo>
                              <a:lnTo>
                                <a:pt x="1589" y="70"/>
                              </a:lnTo>
                              <a:lnTo>
                                <a:pt x="1604" y="61"/>
                              </a:lnTo>
                              <a:lnTo>
                                <a:pt x="1628" y="49"/>
                              </a:lnTo>
                              <a:lnTo>
                                <a:pt x="1655" y="46"/>
                              </a:lnTo>
                              <a:lnTo>
                                <a:pt x="1667" y="46"/>
                              </a:lnTo>
                              <a:lnTo>
                                <a:pt x="1682" y="49"/>
                              </a:lnTo>
                              <a:lnTo>
                                <a:pt x="1694" y="55"/>
                              </a:lnTo>
                              <a:lnTo>
                                <a:pt x="1706" y="64"/>
                              </a:lnTo>
                              <a:lnTo>
                                <a:pt x="1712" y="49"/>
                              </a:lnTo>
                              <a:close/>
                              <a:moveTo>
                                <a:pt x="1658" y="34"/>
                              </a:moveTo>
                              <a:lnTo>
                                <a:pt x="1616" y="6"/>
                              </a:lnTo>
                              <a:lnTo>
                                <a:pt x="1622" y="0"/>
                              </a:lnTo>
                              <a:lnTo>
                                <a:pt x="1658" y="13"/>
                              </a:lnTo>
                              <a:lnTo>
                                <a:pt x="1697" y="0"/>
                              </a:lnTo>
                              <a:lnTo>
                                <a:pt x="1700" y="6"/>
                              </a:lnTo>
                              <a:lnTo>
                                <a:pt x="1658" y="34"/>
                              </a:lnTo>
                              <a:close/>
                              <a:moveTo>
                                <a:pt x="1770" y="49"/>
                              </a:moveTo>
                              <a:lnTo>
                                <a:pt x="1848" y="49"/>
                              </a:lnTo>
                              <a:lnTo>
                                <a:pt x="1848" y="61"/>
                              </a:lnTo>
                              <a:lnTo>
                                <a:pt x="1836" y="61"/>
                              </a:lnTo>
                              <a:lnTo>
                                <a:pt x="1830" y="64"/>
                              </a:lnTo>
                              <a:lnTo>
                                <a:pt x="1824" y="70"/>
                              </a:lnTo>
                              <a:lnTo>
                                <a:pt x="1824" y="73"/>
                              </a:lnTo>
                              <a:lnTo>
                                <a:pt x="1821" y="76"/>
                              </a:lnTo>
                              <a:lnTo>
                                <a:pt x="1821" y="157"/>
                              </a:lnTo>
                              <a:lnTo>
                                <a:pt x="1896" y="79"/>
                              </a:lnTo>
                              <a:lnTo>
                                <a:pt x="1905" y="70"/>
                              </a:lnTo>
                              <a:lnTo>
                                <a:pt x="1905" y="64"/>
                              </a:lnTo>
                              <a:lnTo>
                                <a:pt x="1902" y="64"/>
                              </a:lnTo>
                              <a:lnTo>
                                <a:pt x="1902" y="61"/>
                              </a:lnTo>
                              <a:lnTo>
                                <a:pt x="1887" y="61"/>
                              </a:lnTo>
                              <a:lnTo>
                                <a:pt x="1887" y="49"/>
                              </a:lnTo>
                              <a:lnTo>
                                <a:pt x="1959" y="49"/>
                              </a:lnTo>
                              <a:lnTo>
                                <a:pt x="1959" y="61"/>
                              </a:lnTo>
                              <a:lnTo>
                                <a:pt x="1947" y="61"/>
                              </a:lnTo>
                              <a:lnTo>
                                <a:pt x="1944" y="64"/>
                              </a:lnTo>
                              <a:lnTo>
                                <a:pt x="1938" y="64"/>
                              </a:lnTo>
                              <a:lnTo>
                                <a:pt x="1935" y="67"/>
                              </a:lnTo>
                              <a:lnTo>
                                <a:pt x="1932" y="67"/>
                              </a:lnTo>
                              <a:lnTo>
                                <a:pt x="1866" y="133"/>
                              </a:lnTo>
                              <a:lnTo>
                                <a:pt x="1929" y="215"/>
                              </a:lnTo>
                              <a:lnTo>
                                <a:pt x="1932" y="221"/>
                              </a:lnTo>
                              <a:lnTo>
                                <a:pt x="1944" y="233"/>
                              </a:lnTo>
                              <a:lnTo>
                                <a:pt x="1950" y="236"/>
                              </a:lnTo>
                              <a:lnTo>
                                <a:pt x="1968" y="236"/>
                              </a:lnTo>
                              <a:lnTo>
                                <a:pt x="1968" y="248"/>
                              </a:lnTo>
                              <a:lnTo>
                                <a:pt x="1881" y="248"/>
                              </a:lnTo>
                              <a:lnTo>
                                <a:pt x="1881" y="236"/>
                              </a:lnTo>
                              <a:lnTo>
                                <a:pt x="1902" y="236"/>
                              </a:lnTo>
                              <a:lnTo>
                                <a:pt x="1902" y="230"/>
                              </a:lnTo>
                              <a:lnTo>
                                <a:pt x="1899" y="227"/>
                              </a:lnTo>
                              <a:lnTo>
                                <a:pt x="1893" y="215"/>
                              </a:lnTo>
                              <a:lnTo>
                                <a:pt x="1848" y="151"/>
                              </a:lnTo>
                              <a:lnTo>
                                <a:pt x="1821" y="179"/>
                              </a:lnTo>
                              <a:lnTo>
                                <a:pt x="1821" y="224"/>
                              </a:lnTo>
                              <a:lnTo>
                                <a:pt x="1824" y="227"/>
                              </a:lnTo>
                              <a:lnTo>
                                <a:pt x="1824" y="230"/>
                              </a:lnTo>
                              <a:lnTo>
                                <a:pt x="1827" y="233"/>
                              </a:lnTo>
                              <a:lnTo>
                                <a:pt x="1827" y="236"/>
                              </a:lnTo>
                              <a:lnTo>
                                <a:pt x="1848" y="236"/>
                              </a:lnTo>
                              <a:lnTo>
                                <a:pt x="1848" y="248"/>
                              </a:lnTo>
                              <a:lnTo>
                                <a:pt x="1770" y="248"/>
                              </a:lnTo>
                              <a:lnTo>
                                <a:pt x="1770" y="236"/>
                              </a:lnTo>
                              <a:lnTo>
                                <a:pt x="1788" y="236"/>
                              </a:lnTo>
                              <a:lnTo>
                                <a:pt x="1791" y="233"/>
                              </a:lnTo>
                              <a:lnTo>
                                <a:pt x="1794" y="233"/>
                              </a:lnTo>
                              <a:lnTo>
                                <a:pt x="1794" y="230"/>
                              </a:lnTo>
                              <a:lnTo>
                                <a:pt x="1797" y="227"/>
                              </a:lnTo>
                              <a:lnTo>
                                <a:pt x="1797" y="70"/>
                              </a:lnTo>
                              <a:lnTo>
                                <a:pt x="1791" y="64"/>
                              </a:lnTo>
                              <a:lnTo>
                                <a:pt x="1788" y="64"/>
                              </a:lnTo>
                              <a:lnTo>
                                <a:pt x="1788" y="61"/>
                              </a:lnTo>
                              <a:lnTo>
                                <a:pt x="1770" y="61"/>
                              </a:lnTo>
                              <a:lnTo>
                                <a:pt x="1770" y="49"/>
                              </a:lnTo>
                              <a:close/>
                              <a:moveTo>
                                <a:pt x="1977" y="49"/>
                              </a:moveTo>
                              <a:lnTo>
                                <a:pt x="2055" y="49"/>
                              </a:lnTo>
                              <a:lnTo>
                                <a:pt x="2055" y="61"/>
                              </a:lnTo>
                              <a:lnTo>
                                <a:pt x="2043" y="61"/>
                              </a:lnTo>
                              <a:lnTo>
                                <a:pt x="2037" y="64"/>
                              </a:lnTo>
                              <a:lnTo>
                                <a:pt x="2031" y="70"/>
                              </a:lnTo>
                              <a:lnTo>
                                <a:pt x="2031" y="73"/>
                              </a:lnTo>
                              <a:lnTo>
                                <a:pt x="2028" y="79"/>
                              </a:lnTo>
                              <a:lnTo>
                                <a:pt x="2028" y="221"/>
                              </a:lnTo>
                              <a:lnTo>
                                <a:pt x="2031" y="227"/>
                              </a:lnTo>
                              <a:lnTo>
                                <a:pt x="2031" y="230"/>
                              </a:lnTo>
                              <a:lnTo>
                                <a:pt x="2037" y="236"/>
                              </a:lnTo>
                              <a:lnTo>
                                <a:pt x="2055" y="236"/>
                              </a:lnTo>
                              <a:lnTo>
                                <a:pt x="2055" y="248"/>
                              </a:lnTo>
                              <a:lnTo>
                                <a:pt x="1977" y="248"/>
                              </a:lnTo>
                              <a:lnTo>
                                <a:pt x="1977" y="236"/>
                              </a:lnTo>
                              <a:lnTo>
                                <a:pt x="1995" y="236"/>
                              </a:lnTo>
                              <a:lnTo>
                                <a:pt x="1998" y="233"/>
                              </a:lnTo>
                              <a:lnTo>
                                <a:pt x="2001" y="233"/>
                              </a:lnTo>
                              <a:lnTo>
                                <a:pt x="2001" y="230"/>
                              </a:lnTo>
                              <a:lnTo>
                                <a:pt x="2004" y="227"/>
                              </a:lnTo>
                              <a:lnTo>
                                <a:pt x="2004" y="70"/>
                              </a:lnTo>
                              <a:lnTo>
                                <a:pt x="2001" y="70"/>
                              </a:lnTo>
                              <a:lnTo>
                                <a:pt x="1995" y="64"/>
                              </a:lnTo>
                              <a:lnTo>
                                <a:pt x="1995" y="61"/>
                              </a:lnTo>
                              <a:lnTo>
                                <a:pt x="1977" y="61"/>
                              </a:lnTo>
                              <a:lnTo>
                                <a:pt x="1977" y="49"/>
                              </a:lnTo>
                              <a:close/>
                              <a:moveTo>
                                <a:pt x="2172" y="49"/>
                              </a:moveTo>
                              <a:lnTo>
                                <a:pt x="2247" y="49"/>
                              </a:lnTo>
                              <a:lnTo>
                                <a:pt x="2247" y="61"/>
                              </a:lnTo>
                              <a:lnTo>
                                <a:pt x="2235" y="61"/>
                              </a:lnTo>
                              <a:lnTo>
                                <a:pt x="2229" y="64"/>
                              </a:lnTo>
                              <a:lnTo>
                                <a:pt x="2226" y="64"/>
                              </a:lnTo>
                              <a:lnTo>
                                <a:pt x="2226" y="67"/>
                              </a:lnTo>
                              <a:lnTo>
                                <a:pt x="2223" y="67"/>
                              </a:lnTo>
                              <a:lnTo>
                                <a:pt x="2223" y="188"/>
                              </a:lnTo>
                              <a:lnTo>
                                <a:pt x="2226" y="200"/>
                              </a:lnTo>
                              <a:lnTo>
                                <a:pt x="2229" y="209"/>
                              </a:lnTo>
                              <a:lnTo>
                                <a:pt x="2235" y="218"/>
                              </a:lnTo>
                              <a:lnTo>
                                <a:pt x="2247" y="227"/>
                              </a:lnTo>
                              <a:lnTo>
                                <a:pt x="2256" y="233"/>
                              </a:lnTo>
                              <a:lnTo>
                                <a:pt x="2265" y="236"/>
                              </a:lnTo>
                              <a:lnTo>
                                <a:pt x="2289" y="236"/>
                              </a:lnTo>
                              <a:lnTo>
                                <a:pt x="2298" y="233"/>
                              </a:lnTo>
                              <a:lnTo>
                                <a:pt x="2325" y="215"/>
                              </a:lnTo>
                              <a:lnTo>
                                <a:pt x="2328" y="206"/>
                              </a:lnTo>
                              <a:lnTo>
                                <a:pt x="2331" y="200"/>
                              </a:lnTo>
                              <a:lnTo>
                                <a:pt x="2331" y="194"/>
                              </a:lnTo>
                              <a:lnTo>
                                <a:pt x="2334" y="182"/>
                              </a:lnTo>
                              <a:lnTo>
                                <a:pt x="2334" y="76"/>
                              </a:lnTo>
                              <a:lnTo>
                                <a:pt x="2331" y="70"/>
                              </a:lnTo>
                              <a:lnTo>
                                <a:pt x="2331" y="67"/>
                              </a:lnTo>
                              <a:lnTo>
                                <a:pt x="2325" y="61"/>
                              </a:lnTo>
                              <a:lnTo>
                                <a:pt x="2310" y="61"/>
                              </a:lnTo>
                              <a:lnTo>
                                <a:pt x="2310" y="49"/>
                              </a:lnTo>
                              <a:lnTo>
                                <a:pt x="2376" y="49"/>
                              </a:lnTo>
                              <a:lnTo>
                                <a:pt x="2376" y="61"/>
                              </a:lnTo>
                              <a:lnTo>
                                <a:pt x="2364" y="61"/>
                              </a:lnTo>
                              <a:lnTo>
                                <a:pt x="2358" y="64"/>
                              </a:lnTo>
                              <a:lnTo>
                                <a:pt x="2352" y="70"/>
                              </a:lnTo>
                              <a:lnTo>
                                <a:pt x="2352" y="191"/>
                              </a:lnTo>
                              <a:lnTo>
                                <a:pt x="2349" y="206"/>
                              </a:lnTo>
                              <a:lnTo>
                                <a:pt x="2343" y="218"/>
                              </a:lnTo>
                              <a:lnTo>
                                <a:pt x="2337" y="227"/>
                              </a:lnTo>
                              <a:lnTo>
                                <a:pt x="2328" y="236"/>
                              </a:lnTo>
                              <a:lnTo>
                                <a:pt x="2316" y="242"/>
                              </a:lnTo>
                              <a:lnTo>
                                <a:pt x="2307" y="248"/>
                              </a:lnTo>
                              <a:lnTo>
                                <a:pt x="2295" y="251"/>
                              </a:lnTo>
                              <a:lnTo>
                                <a:pt x="2286" y="254"/>
                              </a:lnTo>
                              <a:lnTo>
                                <a:pt x="2262" y="254"/>
                              </a:lnTo>
                              <a:lnTo>
                                <a:pt x="2253" y="251"/>
                              </a:lnTo>
                              <a:lnTo>
                                <a:pt x="2241" y="248"/>
                              </a:lnTo>
                              <a:lnTo>
                                <a:pt x="2232" y="242"/>
                              </a:lnTo>
                              <a:lnTo>
                                <a:pt x="2220" y="236"/>
                              </a:lnTo>
                              <a:lnTo>
                                <a:pt x="2211" y="227"/>
                              </a:lnTo>
                              <a:lnTo>
                                <a:pt x="2199" y="209"/>
                              </a:lnTo>
                              <a:lnTo>
                                <a:pt x="2196" y="197"/>
                              </a:lnTo>
                              <a:lnTo>
                                <a:pt x="2196" y="70"/>
                              </a:lnTo>
                              <a:lnTo>
                                <a:pt x="2193" y="70"/>
                              </a:lnTo>
                              <a:lnTo>
                                <a:pt x="2193" y="67"/>
                              </a:lnTo>
                              <a:lnTo>
                                <a:pt x="2190" y="64"/>
                              </a:lnTo>
                              <a:lnTo>
                                <a:pt x="2184" y="61"/>
                              </a:lnTo>
                              <a:lnTo>
                                <a:pt x="2172" y="61"/>
                              </a:lnTo>
                              <a:lnTo>
                                <a:pt x="2172" y="49"/>
                              </a:lnTo>
                              <a:close/>
                              <a:moveTo>
                                <a:pt x="2400" y="49"/>
                              </a:moveTo>
                              <a:lnTo>
                                <a:pt x="2524" y="49"/>
                              </a:lnTo>
                              <a:lnTo>
                                <a:pt x="2548" y="55"/>
                              </a:lnTo>
                              <a:lnTo>
                                <a:pt x="2557" y="58"/>
                              </a:lnTo>
                              <a:lnTo>
                                <a:pt x="2572" y="73"/>
                              </a:lnTo>
                              <a:lnTo>
                                <a:pt x="2578" y="85"/>
                              </a:lnTo>
                              <a:lnTo>
                                <a:pt x="2581" y="100"/>
                              </a:lnTo>
                              <a:lnTo>
                                <a:pt x="2578" y="112"/>
                              </a:lnTo>
                              <a:lnTo>
                                <a:pt x="2572" y="127"/>
                              </a:lnTo>
                              <a:lnTo>
                                <a:pt x="2566" y="136"/>
                              </a:lnTo>
                              <a:lnTo>
                                <a:pt x="2560" y="142"/>
                              </a:lnTo>
                              <a:lnTo>
                                <a:pt x="2551" y="145"/>
                              </a:lnTo>
                              <a:lnTo>
                                <a:pt x="2539" y="151"/>
                              </a:lnTo>
                              <a:lnTo>
                                <a:pt x="2527" y="154"/>
                              </a:lnTo>
                              <a:lnTo>
                                <a:pt x="2512" y="154"/>
                              </a:lnTo>
                              <a:lnTo>
                                <a:pt x="2563" y="218"/>
                              </a:lnTo>
                              <a:lnTo>
                                <a:pt x="2569" y="224"/>
                              </a:lnTo>
                              <a:lnTo>
                                <a:pt x="2569" y="227"/>
                              </a:lnTo>
                              <a:lnTo>
                                <a:pt x="2572" y="227"/>
                              </a:lnTo>
                              <a:lnTo>
                                <a:pt x="2581" y="236"/>
                              </a:lnTo>
                              <a:lnTo>
                                <a:pt x="2599" y="236"/>
                              </a:lnTo>
                              <a:lnTo>
                                <a:pt x="2599" y="248"/>
                              </a:lnTo>
                              <a:lnTo>
                                <a:pt x="2554" y="248"/>
                              </a:lnTo>
                              <a:lnTo>
                                <a:pt x="2479" y="154"/>
                              </a:lnTo>
                              <a:lnTo>
                                <a:pt x="2454" y="154"/>
                              </a:lnTo>
                              <a:lnTo>
                                <a:pt x="2454" y="233"/>
                              </a:lnTo>
                              <a:lnTo>
                                <a:pt x="2457" y="233"/>
                              </a:lnTo>
                              <a:lnTo>
                                <a:pt x="2460" y="236"/>
                              </a:lnTo>
                              <a:lnTo>
                                <a:pt x="2475" y="236"/>
                              </a:lnTo>
                              <a:lnTo>
                                <a:pt x="2475" y="248"/>
                              </a:lnTo>
                              <a:lnTo>
                                <a:pt x="2400" y="248"/>
                              </a:lnTo>
                              <a:lnTo>
                                <a:pt x="2400" y="236"/>
                              </a:lnTo>
                              <a:lnTo>
                                <a:pt x="2421" y="236"/>
                              </a:lnTo>
                              <a:lnTo>
                                <a:pt x="2424" y="233"/>
                              </a:lnTo>
                              <a:lnTo>
                                <a:pt x="2424" y="230"/>
                              </a:lnTo>
                              <a:lnTo>
                                <a:pt x="2427" y="230"/>
                              </a:lnTo>
                              <a:lnTo>
                                <a:pt x="2427" y="70"/>
                              </a:lnTo>
                              <a:lnTo>
                                <a:pt x="2424" y="70"/>
                              </a:lnTo>
                              <a:lnTo>
                                <a:pt x="2424" y="67"/>
                              </a:lnTo>
                              <a:lnTo>
                                <a:pt x="2421" y="64"/>
                              </a:lnTo>
                              <a:lnTo>
                                <a:pt x="2415" y="61"/>
                              </a:lnTo>
                              <a:lnTo>
                                <a:pt x="2400" y="61"/>
                              </a:lnTo>
                              <a:lnTo>
                                <a:pt x="2400" y="49"/>
                              </a:lnTo>
                              <a:close/>
                              <a:moveTo>
                                <a:pt x="2454" y="64"/>
                              </a:moveTo>
                              <a:lnTo>
                                <a:pt x="2454" y="139"/>
                              </a:lnTo>
                              <a:lnTo>
                                <a:pt x="2518" y="139"/>
                              </a:lnTo>
                              <a:lnTo>
                                <a:pt x="2524" y="136"/>
                              </a:lnTo>
                              <a:lnTo>
                                <a:pt x="2530" y="136"/>
                              </a:lnTo>
                              <a:lnTo>
                                <a:pt x="2536" y="133"/>
                              </a:lnTo>
                              <a:lnTo>
                                <a:pt x="2539" y="127"/>
                              </a:lnTo>
                              <a:lnTo>
                                <a:pt x="2542" y="124"/>
                              </a:lnTo>
                              <a:lnTo>
                                <a:pt x="2545" y="118"/>
                              </a:lnTo>
                              <a:lnTo>
                                <a:pt x="2548" y="115"/>
                              </a:lnTo>
                              <a:lnTo>
                                <a:pt x="2551" y="109"/>
                              </a:lnTo>
                              <a:lnTo>
                                <a:pt x="2551" y="100"/>
                              </a:lnTo>
                              <a:lnTo>
                                <a:pt x="2545" y="82"/>
                              </a:lnTo>
                              <a:lnTo>
                                <a:pt x="2542" y="76"/>
                              </a:lnTo>
                              <a:lnTo>
                                <a:pt x="2536" y="73"/>
                              </a:lnTo>
                              <a:lnTo>
                                <a:pt x="2533" y="70"/>
                              </a:lnTo>
                              <a:lnTo>
                                <a:pt x="2527" y="67"/>
                              </a:lnTo>
                              <a:lnTo>
                                <a:pt x="2518" y="64"/>
                              </a:lnTo>
                              <a:lnTo>
                                <a:pt x="2506" y="64"/>
                              </a:lnTo>
                              <a:lnTo>
                                <a:pt x="2454" y="64"/>
                              </a:lnTo>
                              <a:close/>
                              <a:moveTo>
                                <a:pt x="2614" y="49"/>
                              </a:moveTo>
                              <a:lnTo>
                                <a:pt x="2773" y="49"/>
                              </a:lnTo>
                              <a:lnTo>
                                <a:pt x="2794" y="103"/>
                              </a:lnTo>
                              <a:lnTo>
                                <a:pt x="2779" y="106"/>
                              </a:lnTo>
                              <a:lnTo>
                                <a:pt x="2776" y="94"/>
                              </a:lnTo>
                              <a:lnTo>
                                <a:pt x="2770" y="85"/>
                              </a:lnTo>
                              <a:lnTo>
                                <a:pt x="2758" y="73"/>
                              </a:lnTo>
                              <a:lnTo>
                                <a:pt x="2740" y="67"/>
                              </a:lnTo>
                              <a:lnTo>
                                <a:pt x="2737" y="67"/>
                              </a:lnTo>
                              <a:lnTo>
                                <a:pt x="2731" y="64"/>
                              </a:lnTo>
                              <a:lnTo>
                                <a:pt x="2665" y="64"/>
                              </a:lnTo>
                              <a:lnTo>
                                <a:pt x="2665" y="139"/>
                              </a:lnTo>
                              <a:lnTo>
                                <a:pt x="2698" y="139"/>
                              </a:lnTo>
                              <a:lnTo>
                                <a:pt x="2704" y="136"/>
                              </a:lnTo>
                              <a:lnTo>
                                <a:pt x="2719" y="121"/>
                              </a:lnTo>
                              <a:lnTo>
                                <a:pt x="2719" y="103"/>
                              </a:lnTo>
                              <a:lnTo>
                                <a:pt x="2734" y="103"/>
                              </a:lnTo>
                              <a:lnTo>
                                <a:pt x="2734" y="191"/>
                              </a:lnTo>
                              <a:lnTo>
                                <a:pt x="2719" y="191"/>
                              </a:lnTo>
                              <a:lnTo>
                                <a:pt x="2719" y="167"/>
                              </a:lnTo>
                              <a:lnTo>
                                <a:pt x="2716" y="163"/>
                              </a:lnTo>
                              <a:lnTo>
                                <a:pt x="2716" y="160"/>
                              </a:lnTo>
                              <a:lnTo>
                                <a:pt x="2713" y="160"/>
                              </a:lnTo>
                              <a:lnTo>
                                <a:pt x="2710" y="157"/>
                              </a:lnTo>
                              <a:lnTo>
                                <a:pt x="2704" y="154"/>
                              </a:lnTo>
                              <a:lnTo>
                                <a:pt x="2701" y="151"/>
                              </a:lnTo>
                              <a:lnTo>
                                <a:pt x="2665" y="151"/>
                              </a:lnTo>
                              <a:lnTo>
                                <a:pt x="2665" y="233"/>
                              </a:lnTo>
                              <a:lnTo>
                                <a:pt x="2734" y="233"/>
                              </a:lnTo>
                              <a:lnTo>
                                <a:pt x="2743" y="230"/>
                              </a:lnTo>
                              <a:lnTo>
                                <a:pt x="2749" y="227"/>
                              </a:lnTo>
                              <a:lnTo>
                                <a:pt x="2758" y="224"/>
                              </a:lnTo>
                              <a:lnTo>
                                <a:pt x="2767" y="218"/>
                              </a:lnTo>
                              <a:lnTo>
                                <a:pt x="2773" y="209"/>
                              </a:lnTo>
                              <a:lnTo>
                                <a:pt x="2782" y="197"/>
                              </a:lnTo>
                              <a:lnTo>
                                <a:pt x="2791" y="182"/>
                              </a:lnTo>
                              <a:lnTo>
                                <a:pt x="2803" y="188"/>
                              </a:lnTo>
                              <a:lnTo>
                                <a:pt x="2779" y="248"/>
                              </a:lnTo>
                              <a:lnTo>
                                <a:pt x="2614" y="248"/>
                              </a:lnTo>
                              <a:lnTo>
                                <a:pt x="2614" y="236"/>
                              </a:lnTo>
                              <a:lnTo>
                                <a:pt x="2632" y="236"/>
                              </a:lnTo>
                              <a:lnTo>
                                <a:pt x="2635" y="233"/>
                              </a:lnTo>
                              <a:lnTo>
                                <a:pt x="2635" y="230"/>
                              </a:lnTo>
                              <a:lnTo>
                                <a:pt x="2638" y="224"/>
                              </a:lnTo>
                              <a:lnTo>
                                <a:pt x="2638" y="73"/>
                              </a:lnTo>
                              <a:lnTo>
                                <a:pt x="2635" y="67"/>
                              </a:lnTo>
                              <a:lnTo>
                                <a:pt x="2635" y="64"/>
                              </a:lnTo>
                              <a:lnTo>
                                <a:pt x="2629" y="64"/>
                              </a:lnTo>
                              <a:lnTo>
                                <a:pt x="2629" y="61"/>
                              </a:lnTo>
                              <a:lnTo>
                                <a:pt x="2614" y="61"/>
                              </a:lnTo>
                              <a:lnTo>
                                <a:pt x="2614" y="49"/>
                              </a:lnTo>
                              <a:close/>
                              <a:moveTo>
                                <a:pt x="2824" y="61"/>
                              </a:moveTo>
                              <a:lnTo>
                                <a:pt x="2824" y="49"/>
                              </a:lnTo>
                              <a:lnTo>
                                <a:pt x="2893" y="49"/>
                              </a:lnTo>
                              <a:lnTo>
                                <a:pt x="2935" y="52"/>
                              </a:lnTo>
                              <a:lnTo>
                                <a:pt x="2962" y="55"/>
                              </a:lnTo>
                              <a:lnTo>
                                <a:pt x="2986" y="67"/>
                              </a:lnTo>
                              <a:lnTo>
                                <a:pt x="2998" y="76"/>
                              </a:lnTo>
                              <a:lnTo>
                                <a:pt x="3007" y="88"/>
                              </a:lnTo>
                              <a:lnTo>
                                <a:pt x="3022" y="118"/>
                              </a:lnTo>
                              <a:lnTo>
                                <a:pt x="3028" y="151"/>
                              </a:lnTo>
                              <a:lnTo>
                                <a:pt x="3025" y="176"/>
                              </a:lnTo>
                              <a:lnTo>
                                <a:pt x="3019" y="197"/>
                              </a:lnTo>
                              <a:lnTo>
                                <a:pt x="3001" y="224"/>
                              </a:lnTo>
                              <a:lnTo>
                                <a:pt x="2974" y="242"/>
                              </a:lnTo>
                              <a:lnTo>
                                <a:pt x="2962" y="245"/>
                              </a:lnTo>
                              <a:lnTo>
                                <a:pt x="2944" y="248"/>
                              </a:lnTo>
                              <a:lnTo>
                                <a:pt x="2824" y="248"/>
                              </a:lnTo>
                              <a:lnTo>
                                <a:pt x="2824" y="236"/>
                              </a:lnTo>
                              <a:lnTo>
                                <a:pt x="2830" y="236"/>
                              </a:lnTo>
                              <a:lnTo>
                                <a:pt x="2833" y="239"/>
                              </a:lnTo>
                              <a:lnTo>
                                <a:pt x="2839" y="239"/>
                              </a:lnTo>
                              <a:lnTo>
                                <a:pt x="2848" y="230"/>
                              </a:lnTo>
                              <a:lnTo>
                                <a:pt x="2848" y="70"/>
                              </a:lnTo>
                              <a:lnTo>
                                <a:pt x="2839" y="61"/>
                              </a:lnTo>
                              <a:lnTo>
                                <a:pt x="2824" y="61"/>
                              </a:lnTo>
                              <a:close/>
                              <a:moveTo>
                                <a:pt x="2875" y="233"/>
                              </a:moveTo>
                              <a:lnTo>
                                <a:pt x="2938" y="233"/>
                              </a:lnTo>
                              <a:lnTo>
                                <a:pt x="2956" y="227"/>
                              </a:lnTo>
                              <a:lnTo>
                                <a:pt x="2959" y="227"/>
                              </a:lnTo>
                              <a:lnTo>
                                <a:pt x="2968" y="224"/>
                              </a:lnTo>
                              <a:lnTo>
                                <a:pt x="2980" y="212"/>
                              </a:lnTo>
                              <a:lnTo>
                                <a:pt x="2986" y="200"/>
                              </a:lnTo>
                              <a:lnTo>
                                <a:pt x="2992" y="185"/>
                              </a:lnTo>
                              <a:lnTo>
                                <a:pt x="2995" y="176"/>
                              </a:lnTo>
                              <a:lnTo>
                                <a:pt x="2998" y="163"/>
                              </a:lnTo>
                              <a:lnTo>
                                <a:pt x="2998" y="148"/>
                              </a:lnTo>
                              <a:lnTo>
                                <a:pt x="2995" y="130"/>
                              </a:lnTo>
                              <a:lnTo>
                                <a:pt x="2992" y="115"/>
                              </a:lnTo>
                              <a:lnTo>
                                <a:pt x="2986" y="103"/>
                              </a:lnTo>
                              <a:lnTo>
                                <a:pt x="2977" y="91"/>
                              </a:lnTo>
                              <a:lnTo>
                                <a:pt x="2971" y="82"/>
                              </a:lnTo>
                              <a:lnTo>
                                <a:pt x="2965" y="76"/>
                              </a:lnTo>
                              <a:lnTo>
                                <a:pt x="2956" y="73"/>
                              </a:lnTo>
                              <a:lnTo>
                                <a:pt x="2950" y="70"/>
                              </a:lnTo>
                              <a:lnTo>
                                <a:pt x="2941" y="67"/>
                              </a:lnTo>
                              <a:lnTo>
                                <a:pt x="2929" y="67"/>
                              </a:lnTo>
                              <a:lnTo>
                                <a:pt x="2926" y="64"/>
                              </a:lnTo>
                              <a:lnTo>
                                <a:pt x="2875" y="64"/>
                              </a:lnTo>
                              <a:lnTo>
                                <a:pt x="2875" y="233"/>
                              </a:lnTo>
                              <a:close/>
                              <a:moveTo>
                                <a:pt x="307" y="372"/>
                              </a:moveTo>
                              <a:lnTo>
                                <a:pt x="316" y="372"/>
                              </a:lnTo>
                              <a:lnTo>
                                <a:pt x="316" y="381"/>
                              </a:lnTo>
                              <a:lnTo>
                                <a:pt x="439" y="381"/>
                              </a:lnTo>
                              <a:lnTo>
                                <a:pt x="439" y="372"/>
                              </a:lnTo>
                              <a:lnTo>
                                <a:pt x="451" y="372"/>
                              </a:lnTo>
                              <a:lnTo>
                                <a:pt x="472" y="432"/>
                              </a:lnTo>
                              <a:lnTo>
                                <a:pt x="460" y="435"/>
                              </a:lnTo>
                              <a:lnTo>
                                <a:pt x="448" y="417"/>
                              </a:lnTo>
                              <a:lnTo>
                                <a:pt x="430" y="399"/>
                              </a:lnTo>
                              <a:lnTo>
                                <a:pt x="424" y="396"/>
                              </a:lnTo>
                              <a:lnTo>
                                <a:pt x="415" y="393"/>
                              </a:lnTo>
                              <a:lnTo>
                                <a:pt x="397" y="393"/>
                              </a:lnTo>
                              <a:lnTo>
                                <a:pt x="394" y="396"/>
                              </a:lnTo>
                              <a:lnTo>
                                <a:pt x="391" y="396"/>
                              </a:lnTo>
                              <a:lnTo>
                                <a:pt x="391" y="553"/>
                              </a:lnTo>
                              <a:lnTo>
                                <a:pt x="394" y="559"/>
                              </a:lnTo>
                              <a:lnTo>
                                <a:pt x="394" y="562"/>
                              </a:lnTo>
                              <a:lnTo>
                                <a:pt x="400" y="568"/>
                              </a:lnTo>
                              <a:lnTo>
                                <a:pt x="418" y="568"/>
                              </a:lnTo>
                              <a:lnTo>
                                <a:pt x="418" y="580"/>
                              </a:lnTo>
                              <a:lnTo>
                                <a:pt x="340" y="580"/>
                              </a:lnTo>
                              <a:lnTo>
                                <a:pt x="340" y="568"/>
                              </a:lnTo>
                              <a:lnTo>
                                <a:pt x="355" y="568"/>
                              </a:lnTo>
                              <a:lnTo>
                                <a:pt x="358" y="565"/>
                              </a:lnTo>
                              <a:lnTo>
                                <a:pt x="364" y="562"/>
                              </a:lnTo>
                              <a:lnTo>
                                <a:pt x="364" y="396"/>
                              </a:lnTo>
                              <a:lnTo>
                                <a:pt x="361" y="396"/>
                              </a:lnTo>
                              <a:lnTo>
                                <a:pt x="361" y="393"/>
                              </a:lnTo>
                              <a:lnTo>
                                <a:pt x="346" y="393"/>
                              </a:lnTo>
                              <a:lnTo>
                                <a:pt x="340" y="396"/>
                              </a:lnTo>
                              <a:lnTo>
                                <a:pt x="337" y="396"/>
                              </a:lnTo>
                              <a:lnTo>
                                <a:pt x="331" y="399"/>
                              </a:lnTo>
                              <a:lnTo>
                                <a:pt x="313" y="411"/>
                              </a:lnTo>
                              <a:lnTo>
                                <a:pt x="304" y="423"/>
                              </a:lnTo>
                              <a:lnTo>
                                <a:pt x="298" y="435"/>
                              </a:lnTo>
                              <a:lnTo>
                                <a:pt x="286" y="432"/>
                              </a:lnTo>
                              <a:lnTo>
                                <a:pt x="307" y="372"/>
                              </a:lnTo>
                              <a:close/>
                              <a:moveTo>
                                <a:pt x="484" y="381"/>
                              </a:moveTo>
                              <a:lnTo>
                                <a:pt x="646" y="381"/>
                              </a:lnTo>
                              <a:lnTo>
                                <a:pt x="664" y="432"/>
                              </a:lnTo>
                              <a:lnTo>
                                <a:pt x="652" y="438"/>
                              </a:lnTo>
                              <a:lnTo>
                                <a:pt x="649" y="429"/>
                              </a:lnTo>
                              <a:lnTo>
                                <a:pt x="643" y="423"/>
                              </a:lnTo>
                              <a:lnTo>
                                <a:pt x="640" y="417"/>
                              </a:lnTo>
                              <a:lnTo>
                                <a:pt x="628" y="405"/>
                              </a:lnTo>
                              <a:lnTo>
                                <a:pt x="616" y="399"/>
                              </a:lnTo>
                              <a:lnTo>
                                <a:pt x="613" y="399"/>
                              </a:lnTo>
                              <a:lnTo>
                                <a:pt x="607" y="396"/>
                              </a:lnTo>
                              <a:lnTo>
                                <a:pt x="535" y="396"/>
                              </a:lnTo>
                              <a:lnTo>
                                <a:pt x="535" y="468"/>
                              </a:lnTo>
                              <a:lnTo>
                                <a:pt x="571" y="468"/>
                              </a:lnTo>
                              <a:lnTo>
                                <a:pt x="580" y="465"/>
                              </a:lnTo>
                              <a:lnTo>
                                <a:pt x="583" y="459"/>
                              </a:lnTo>
                              <a:lnTo>
                                <a:pt x="589" y="453"/>
                              </a:lnTo>
                              <a:lnTo>
                                <a:pt x="589" y="432"/>
                              </a:lnTo>
                              <a:lnTo>
                                <a:pt x="604" y="432"/>
                              </a:lnTo>
                              <a:lnTo>
                                <a:pt x="604" y="520"/>
                              </a:lnTo>
                              <a:lnTo>
                                <a:pt x="589" y="520"/>
                              </a:lnTo>
                              <a:lnTo>
                                <a:pt x="589" y="499"/>
                              </a:lnTo>
                              <a:lnTo>
                                <a:pt x="586" y="496"/>
                              </a:lnTo>
                              <a:lnTo>
                                <a:pt x="583" y="490"/>
                              </a:lnTo>
                              <a:lnTo>
                                <a:pt x="577" y="487"/>
                              </a:lnTo>
                              <a:lnTo>
                                <a:pt x="574" y="484"/>
                              </a:lnTo>
                              <a:lnTo>
                                <a:pt x="535" y="484"/>
                              </a:lnTo>
                              <a:lnTo>
                                <a:pt x="535" y="562"/>
                              </a:lnTo>
                              <a:lnTo>
                                <a:pt x="538" y="562"/>
                              </a:lnTo>
                              <a:lnTo>
                                <a:pt x="538" y="565"/>
                              </a:lnTo>
                              <a:lnTo>
                                <a:pt x="592" y="565"/>
                              </a:lnTo>
                              <a:lnTo>
                                <a:pt x="604" y="562"/>
                              </a:lnTo>
                              <a:lnTo>
                                <a:pt x="613" y="562"/>
                              </a:lnTo>
                              <a:lnTo>
                                <a:pt x="619" y="559"/>
                              </a:lnTo>
                              <a:lnTo>
                                <a:pt x="628" y="556"/>
                              </a:lnTo>
                              <a:lnTo>
                                <a:pt x="637" y="550"/>
                              </a:lnTo>
                              <a:lnTo>
                                <a:pt x="643" y="541"/>
                              </a:lnTo>
                              <a:lnTo>
                                <a:pt x="652" y="529"/>
                              </a:lnTo>
                              <a:lnTo>
                                <a:pt x="661" y="514"/>
                              </a:lnTo>
                              <a:lnTo>
                                <a:pt x="673" y="517"/>
                              </a:lnTo>
                              <a:lnTo>
                                <a:pt x="652" y="580"/>
                              </a:lnTo>
                              <a:lnTo>
                                <a:pt x="484" y="580"/>
                              </a:lnTo>
                              <a:lnTo>
                                <a:pt x="484" y="568"/>
                              </a:lnTo>
                              <a:lnTo>
                                <a:pt x="502" y="568"/>
                              </a:lnTo>
                              <a:lnTo>
                                <a:pt x="508" y="562"/>
                              </a:lnTo>
                              <a:lnTo>
                                <a:pt x="508" y="399"/>
                              </a:lnTo>
                              <a:lnTo>
                                <a:pt x="505" y="399"/>
                              </a:lnTo>
                              <a:lnTo>
                                <a:pt x="499" y="393"/>
                              </a:lnTo>
                              <a:lnTo>
                                <a:pt x="484" y="393"/>
                              </a:lnTo>
                              <a:lnTo>
                                <a:pt x="484" y="381"/>
                              </a:lnTo>
                              <a:close/>
                              <a:moveTo>
                                <a:pt x="766" y="381"/>
                              </a:moveTo>
                              <a:lnTo>
                                <a:pt x="790" y="381"/>
                              </a:lnTo>
                              <a:lnTo>
                                <a:pt x="853" y="547"/>
                              </a:lnTo>
                              <a:lnTo>
                                <a:pt x="856" y="559"/>
                              </a:lnTo>
                              <a:lnTo>
                                <a:pt x="862" y="565"/>
                              </a:lnTo>
                              <a:lnTo>
                                <a:pt x="868" y="568"/>
                              </a:lnTo>
                              <a:lnTo>
                                <a:pt x="877" y="568"/>
                              </a:lnTo>
                              <a:lnTo>
                                <a:pt x="877" y="580"/>
                              </a:lnTo>
                              <a:lnTo>
                                <a:pt x="808" y="580"/>
                              </a:lnTo>
                              <a:lnTo>
                                <a:pt x="808" y="568"/>
                              </a:lnTo>
                              <a:lnTo>
                                <a:pt x="817" y="568"/>
                              </a:lnTo>
                              <a:lnTo>
                                <a:pt x="823" y="565"/>
                              </a:lnTo>
                              <a:lnTo>
                                <a:pt x="826" y="565"/>
                              </a:lnTo>
                              <a:lnTo>
                                <a:pt x="826" y="553"/>
                              </a:lnTo>
                              <a:lnTo>
                                <a:pt x="823" y="544"/>
                              </a:lnTo>
                              <a:lnTo>
                                <a:pt x="808" y="505"/>
                              </a:lnTo>
                              <a:lnTo>
                                <a:pt x="736" y="505"/>
                              </a:lnTo>
                              <a:lnTo>
                                <a:pt x="721" y="550"/>
                              </a:lnTo>
                              <a:lnTo>
                                <a:pt x="718" y="556"/>
                              </a:lnTo>
                              <a:lnTo>
                                <a:pt x="718" y="562"/>
                              </a:lnTo>
                              <a:lnTo>
                                <a:pt x="721" y="562"/>
                              </a:lnTo>
                              <a:lnTo>
                                <a:pt x="721" y="565"/>
                              </a:lnTo>
                              <a:lnTo>
                                <a:pt x="724" y="565"/>
                              </a:lnTo>
                              <a:lnTo>
                                <a:pt x="724" y="568"/>
                              </a:lnTo>
                              <a:lnTo>
                                <a:pt x="739" y="568"/>
                              </a:lnTo>
                              <a:lnTo>
                                <a:pt x="739" y="580"/>
                              </a:lnTo>
                              <a:lnTo>
                                <a:pt x="679" y="580"/>
                              </a:lnTo>
                              <a:lnTo>
                                <a:pt x="679" y="568"/>
                              </a:lnTo>
                              <a:lnTo>
                                <a:pt x="685" y="568"/>
                              </a:lnTo>
                              <a:lnTo>
                                <a:pt x="691" y="565"/>
                              </a:lnTo>
                              <a:lnTo>
                                <a:pt x="697" y="565"/>
                              </a:lnTo>
                              <a:lnTo>
                                <a:pt x="697" y="562"/>
                              </a:lnTo>
                              <a:lnTo>
                                <a:pt x="700" y="556"/>
                              </a:lnTo>
                              <a:lnTo>
                                <a:pt x="706" y="547"/>
                              </a:lnTo>
                              <a:lnTo>
                                <a:pt x="766" y="381"/>
                              </a:lnTo>
                              <a:close/>
                              <a:moveTo>
                                <a:pt x="742" y="493"/>
                              </a:moveTo>
                              <a:lnTo>
                                <a:pt x="805" y="493"/>
                              </a:lnTo>
                              <a:lnTo>
                                <a:pt x="772" y="405"/>
                              </a:lnTo>
                              <a:lnTo>
                                <a:pt x="742" y="493"/>
                              </a:lnTo>
                              <a:close/>
                              <a:moveTo>
                                <a:pt x="1142" y="381"/>
                              </a:moveTo>
                              <a:lnTo>
                                <a:pt x="1154" y="381"/>
                              </a:lnTo>
                              <a:lnTo>
                                <a:pt x="1169" y="441"/>
                              </a:lnTo>
                              <a:lnTo>
                                <a:pt x="1157" y="447"/>
                              </a:lnTo>
                              <a:lnTo>
                                <a:pt x="1151" y="432"/>
                              </a:lnTo>
                              <a:lnTo>
                                <a:pt x="1142" y="423"/>
                              </a:lnTo>
                              <a:lnTo>
                                <a:pt x="1136" y="411"/>
                              </a:lnTo>
                              <a:lnTo>
                                <a:pt x="1118" y="399"/>
                              </a:lnTo>
                              <a:lnTo>
                                <a:pt x="1100" y="393"/>
                              </a:lnTo>
                              <a:lnTo>
                                <a:pt x="1091" y="393"/>
                              </a:lnTo>
                              <a:lnTo>
                                <a:pt x="1070" y="396"/>
                              </a:lnTo>
                              <a:lnTo>
                                <a:pt x="1055" y="402"/>
                              </a:lnTo>
                              <a:lnTo>
                                <a:pt x="1040" y="417"/>
                              </a:lnTo>
                              <a:lnTo>
                                <a:pt x="1025" y="444"/>
                              </a:lnTo>
                              <a:lnTo>
                                <a:pt x="1019" y="477"/>
                              </a:lnTo>
                              <a:lnTo>
                                <a:pt x="1019" y="496"/>
                              </a:lnTo>
                              <a:lnTo>
                                <a:pt x="1022" y="511"/>
                              </a:lnTo>
                              <a:lnTo>
                                <a:pt x="1034" y="535"/>
                              </a:lnTo>
                              <a:lnTo>
                                <a:pt x="1049" y="550"/>
                              </a:lnTo>
                              <a:lnTo>
                                <a:pt x="1058" y="556"/>
                              </a:lnTo>
                              <a:lnTo>
                                <a:pt x="1082" y="568"/>
                              </a:lnTo>
                              <a:lnTo>
                                <a:pt x="1094" y="568"/>
                              </a:lnTo>
                              <a:lnTo>
                                <a:pt x="1130" y="559"/>
                              </a:lnTo>
                              <a:lnTo>
                                <a:pt x="1136" y="553"/>
                              </a:lnTo>
                              <a:lnTo>
                                <a:pt x="1139" y="547"/>
                              </a:lnTo>
                              <a:lnTo>
                                <a:pt x="1145" y="541"/>
                              </a:lnTo>
                              <a:lnTo>
                                <a:pt x="1145" y="502"/>
                              </a:lnTo>
                              <a:lnTo>
                                <a:pt x="1136" y="493"/>
                              </a:lnTo>
                              <a:lnTo>
                                <a:pt x="1130" y="493"/>
                              </a:lnTo>
                              <a:lnTo>
                                <a:pt x="1124" y="490"/>
                              </a:lnTo>
                              <a:lnTo>
                                <a:pt x="1115" y="490"/>
                              </a:lnTo>
                              <a:lnTo>
                                <a:pt x="1115" y="477"/>
                              </a:lnTo>
                              <a:lnTo>
                                <a:pt x="1196" y="477"/>
                              </a:lnTo>
                              <a:lnTo>
                                <a:pt x="1196" y="490"/>
                              </a:lnTo>
                              <a:lnTo>
                                <a:pt x="1184" y="490"/>
                              </a:lnTo>
                              <a:lnTo>
                                <a:pt x="1181" y="493"/>
                              </a:lnTo>
                              <a:lnTo>
                                <a:pt x="1175" y="493"/>
                              </a:lnTo>
                              <a:lnTo>
                                <a:pt x="1175" y="499"/>
                              </a:lnTo>
                              <a:lnTo>
                                <a:pt x="1172" y="499"/>
                              </a:lnTo>
                              <a:lnTo>
                                <a:pt x="1172" y="580"/>
                              </a:lnTo>
                              <a:lnTo>
                                <a:pt x="1157" y="580"/>
                              </a:lnTo>
                              <a:lnTo>
                                <a:pt x="1151" y="562"/>
                              </a:lnTo>
                              <a:lnTo>
                                <a:pt x="1136" y="571"/>
                              </a:lnTo>
                              <a:lnTo>
                                <a:pt x="1124" y="577"/>
                              </a:lnTo>
                              <a:lnTo>
                                <a:pt x="1112" y="580"/>
                              </a:lnTo>
                              <a:lnTo>
                                <a:pt x="1097" y="583"/>
                              </a:lnTo>
                              <a:lnTo>
                                <a:pt x="1085" y="583"/>
                              </a:lnTo>
                              <a:lnTo>
                                <a:pt x="1058" y="580"/>
                              </a:lnTo>
                              <a:lnTo>
                                <a:pt x="1037" y="571"/>
                              </a:lnTo>
                              <a:lnTo>
                                <a:pt x="1016" y="553"/>
                              </a:lnTo>
                              <a:lnTo>
                                <a:pt x="995" y="523"/>
                              </a:lnTo>
                              <a:lnTo>
                                <a:pt x="989" y="481"/>
                              </a:lnTo>
                              <a:lnTo>
                                <a:pt x="995" y="438"/>
                              </a:lnTo>
                              <a:lnTo>
                                <a:pt x="1016" y="405"/>
                              </a:lnTo>
                              <a:lnTo>
                                <a:pt x="1049" y="384"/>
                              </a:lnTo>
                              <a:lnTo>
                                <a:pt x="1085" y="378"/>
                              </a:lnTo>
                              <a:lnTo>
                                <a:pt x="1106" y="378"/>
                              </a:lnTo>
                              <a:lnTo>
                                <a:pt x="1124" y="384"/>
                              </a:lnTo>
                              <a:lnTo>
                                <a:pt x="1130" y="390"/>
                              </a:lnTo>
                              <a:lnTo>
                                <a:pt x="1139" y="393"/>
                              </a:lnTo>
                              <a:lnTo>
                                <a:pt x="1142" y="381"/>
                              </a:lnTo>
                              <a:close/>
                              <a:moveTo>
                                <a:pt x="1295" y="381"/>
                              </a:moveTo>
                              <a:lnTo>
                                <a:pt x="1319" y="381"/>
                              </a:lnTo>
                              <a:lnTo>
                                <a:pt x="1379" y="547"/>
                              </a:lnTo>
                              <a:lnTo>
                                <a:pt x="1382" y="559"/>
                              </a:lnTo>
                              <a:lnTo>
                                <a:pt x="1391" y="568"/>
                              </a:lnTo>
                              <a:lnTo>
                                <a:pt x="1403" y="568"/>
                              </a:lnTo>
                              <a:lnTo>
                                <a:pt x="1403" y="580"/>
                              </a:lnTo>
                              <a:lnTo>
                                <a:pt x="1334" y="580"/>
                              </a:lnTo>
                              <a:lnTo>
                                <a:pt x="1334" y="568"/>
                              </a:lnTo>
                              <a:lnTo>
                                <a:pt x="1349" y="568"/>
                              </a:lnTo>
                              <a:lnTo>
                                <a:pt x="1349" y="565"/>
                              </a:lnTo>
                              <a:lnTo>
                                <a:pt x="1352" y="565"/>
                              </a:lnTo>
                              <a:lnTo>
                                <a:pt x="1352" y="553"/>
                              </a:lnTo>
                              <a:lnTo>
                                <a:pt x="1349" y="544"/>
                              </a:lnTo>
                              <a:lnTo>
                                <a:pt x="1337" y="505"/>
                              </a:lnTo>
                              <a:lnTo>
                                <a:pt x="1265" y="505"/>
                              </a:lnTo>
                              <a:lnTo>
                                <a:pt x="1247" y="550"/>
                              </a:lnTo>
                              <a:lnTo>
                                <a:pt x="1247" y="565"/>
                              </a:lnTo>
                              <a:lnTo>
                                <a:pt x="1250" y="565"/>
                              </a:lnTo>
                              <a:lnTo>
                                <a:pt x="1253" y="568"/>
                              </a:lnTo>
                              <a:lnTo>
                                <a:pt x="1265" y="568"/>
                              </a:lnTo>
                              <a:lnTo>
                                <a:pt x="1265" y="580"/>
                              </a:lnTo>
                              <a:lnTo>
                                <a:pt x="1208" y="580"/>
                              </a:lnTo>
                              <a:lnTo>
                                <a:pt x="1208" y="568"/>
                              </a:lnTo>
                              <a:lnTo>
                                <a:pt x="1217" y="568"/>
                              </a:lnTo>
                              <a:lnTo>
                                <a:pt x="1220" y="565"/>
                              </a:lnTo>
                              <a:lnTo>
                                <a:pt x="1223" y="565"/>
                              </a:lnTo>
                              <a:lnTo>
                                <a:pt x="1226" y="562"/>
                              </a:lnTo>
                              <a:lnTo>
                                <a:pt x="1226" y="559"/>
                              </a:lnTo>
                              <a:lnTo>
                                <a:pt x="1232" y="547"/>
                              </a:lnTo>
                              <a:lnTo>
                                <a:pt x="1295" y="381"/>
                              </a:lnTo>
                              <a:close/>
                              <a:moveTo>
                                <a:pt x="1268" y="493"/>
                              </a:moveTo>
                              <a:lnTo>
                                <a:pt x="1331" y="493"/>
                              </a:lnTo>
                              <a:lnTo>
                                <a:pt x="1301" y="405"/>
                              </a:lnTo>
                              <a:lnTo>
                                <a:pt x="1268" y="493"/>
                              </a:lnTo>
                              <a:close/>
                              <a:moveTo>
                                <a:pt x="1424" y="372"/>
                              </a:moveTo>
                              <a:lnTo>
                                <a:pt x="1433" y="372"/>
                              </a:lnTo>
                              <a:lnTo>
                                <a:pt x="1433" y="381"/>
                              </a:lnTo>
                              <a:lnTo>
                                <a:pt x="1556" y="381"/>
                              </a:lnTo>
                              <a:lnTo>
                                <a:pt x="1556" y="372"/>
                              </a:lnTo>
                              <a:lnTo>
                                <a:pt x="1568" y="372"/>
                              </a:lnTo>
                              <a:lnTo>
                                <a:pt x="1589" y="432"/>
                              </a:lnTo>
                              <a:lnTo>
                                <a:pt x="1577" y="435"/>
                              </a:lnTo>
                              <a:lnTo>
                                <a:pt x="1565" y="417"/>
                              </a:lnTo>
                              <a:lnTo>
                                <a:pt x="1547" y="399"/>
                              </a:lnTo>
                              <a:lnTo>
                                <a:pt x="1541" y="396"/>
                              </a:lnTo>
                              <a:lnTo>
                                <a:pt x="1532" y="393"/>
                              </a:lnTo>
                              <a:lnTo>
                                <a:pt x="1514" y="393"/>
                              </a:lnTo>
                              <a:lnTo>
                                <a:pt x="1511" y="396"/>
                              </a:lnTo>
                              <a:lnTo>
                                <a:pt x="1508" y="396"/>
                              </a:lnTo>
                              <a:lnTo>
                                <a:pt x="1508" y="553"/>
                              </a:lnTo>
                              <a:lnTo>
                                <a:pt x="1511" y="559"/>
                              </a:lnTo>
                              <a:lnTo>
                                <a:pt x="1511" y="562"/>
                              </a:lnTo>
                              <a:lnTo>
                                <a:pt x="1517" y="568"/>
                              </a:lnTo>
                              <a:lnTo>
                                <a:pt x="1535" y="568"/>
                              </a:lnTo>
                              <a:lnTo>
                                <a:pt x="1535" y="580"/>
                              </a:lnTo>
                              <a:lnTo>
                                <a:pt x="1457" y="580"/>
                              </a:lnTo>
                              <a:lnTo>
                                <a:pt x="1457" y="568"/>
                              </a:lnTo>
                              <a:lnTo>
                                <a:pt x="1472" y="568"/>
                              </a:lnTo>
                              <a:lnTo>
                                <a:pt x="1475" y="565"/>
                              </a:lnTo>
                              <a:lnTo>
                                <a:pt x="1481" y="562"/>
                              </a:lnTo>
                              <a:lnTo>
                                <a:pt x="1481" y="396"/>
                              </a:lnTo>
                              <a:lnTo>
                                <a:pt x="1478" y="396"/>
                              </a:lnTo>
                              <a:lnTo>
                                <a:pt x="1478" y="393"/>
                              </a:lnTo>
                              <a:lnTo>
                                <a:pt x="1463" y="393"/>
                              </a:lnTo>
                              <a:lnTo>
                                <a:pt x="1457" y="396"/>
                              </a:lnTo>
                              <a:lnTo>
                                <a:pt x="1454" y="396"/>
                              </a:lnTo>
                              <a:lnTo>
                                <a:pt x="1448" y="399"/>
                              </a:lnTo>
                              <a:lnTo>
                                <a:pt x="1430" y="411"/>
                              </a:lnTo>
                              <a:lnTo>
                                <a:pt x="1421" y="423"/>
                              </a:lnTo>
                              <a:lnTo>
                                <a:pt x="1415" y="435"/>
                              </a:lnTo>
                              <a:lnTo>
                                <a:pt x="1403" y="432"/>
                              </a:lnTo>
                              <a:lnTo>
                                <a:pt x="1424" y="372"/>
                              </a:lnTo>
                              <a:close/>
                              <a:moveTo>
                                <a:pt x="1604" y="372"/>
                              </a:moveTo>
                              <a:lnTo>
                                <a:pt x="1613" y="372"/>
                              </a:lnTo>
                              <a:lnTo>
                                <a:pt x="1616" y="381"/>
                              </a:lnTo>
                              <a:lnTo>
                                <a:pt x="1737" y="381"/>
                              </a:lnTo>
                              <a:lnTo>
                                <a:pt x="1740" y="372"/>
                              </a:lnTo>
                              <a:lnTo>
                                <a:pt x="1749" y="372"/>
                              </a:lnTo>
                              <a:lnTo>
                                <a:pt x="1770" y="432"/>
                              </a:lnTo>
                              <a:lnTo>
                                <a:pt x="1758" y="435"/>
                              </a:lnTo>
                              <a:lnTo>
                                <a:pt x="1746" y="411"/>
                              </a:lnTo>
                              <a:lnTo>
                                <a:pt x="1737" y="405"/>
                              </a:lnTo>
                              <a:lnTo>
                                <a:pt x="1731" y="399"/>
                              </a:lnTo>
                              <a:lnTo>
                                <a:pt x="1712" y="393"/>
                              </a:lnTo>
                              <a:lnTo>
                                <a:pt x="1694" y="393"/>
                              </a:lnTo>
                              <a:lnTo>
                                <a:pt x="1694" y="396"/>
                              </a:lnTo>
                              <a:lnTo>
                                <a:pt x="1691" y="396"/>
                              </a:lnTo>
                              <a:lnTo>
                                <a:pt x="1691" y="562"/>
                              </a:lnTo>
                              <a:lnTo>
                                <a:pt x="1694" y="562"/>
                              </a:lnTo>
                              <a:lnTo>
                                <a:pt x="1694" y="565"/>
                              </a:lnTo>
                              <a:lnTo>
                                <a:pt x="1697" y="568"/>
                              </a:lnTo>
                              <a:lnTo>
                                <a:pt x="1715" y="568"/>
                              </a:lnTo>
                              <a:lnTo>
                                <a:pt x="1715" y="580"/>
                              </a:lnTo>
                              <a:lnTo>
                                <a:pt x="1637" y="580"/>
                              </a:lnTo>
                              <a:lnTo>
                                <a:pt x="1637" y="568"/>
                              </a:lnTo>
                              <a:lnTo>
                                <a:pt x="1655" y="568"/>
                              </a:lnTo>
                              <a:lnTo>
                                <a:pt x="1658" y="565"/>
                              </a:lnTo>
                              <a:lnTo>
                                <a:pt x="1661" y="565"/>
                              </a:lnTo>
                              <a:lnTo>
                                <a:pt x="1661" y="562"/>
                              </a:lnTo>
                              <a:lnTo>
                                <a:pt x="1664" y="559"/>
                              </a:lnTo>
                              <a:lnTo>
                                <a:pt x="1664" y="396"/>
                              </a:lnTo>
                              <a:lnTo>
                                <a:pt x="1661" y="396"/>
                              </a:lnTo>
                              <a:lnTo>
                                <a:pt x="1658" y="393"/>
                              </a:lnTo>
                              <a:lnTo>
                                <a:pt x="1652" y="393"/>
                              </a:lnTo>
                              <a:lnTo>
                                <a:pt x="1628" y="399"/>
                              </a:lnTo>
                              <a:lnTo>
                                <a:pt x="1610" y="411"/>
                              </a:lnTo>
                              <a:lnTo>
                                <a:pt x="1604" y="417"/>
                              </a:lnTo>
                              <a:lnTo>
                                <a:pt x="1601" y="426"/>
                              </a:lnTo>
                              <a:lnTo>
                                <a:pt x="1595" y="435"/>
                              </a:lnTo>
                              <a:lnTo>
                                <a:pt x="1583" y="432"/>
                              </a:lnTo>
                              <a:lnTo>
                                <a:pt x="1604" y="372"/>
                              </a:lnTo>
                              <a:close/>
                              <a:moveTo>
                                <a:pt x="1782" y="381"/>
                              </a:moveTo>
                              <a:lnTo>
                                <a:pt x="1944" y="381"/>
                              </a:lnTo>
                              <a:lnTo>
                                <a:pt x="1962" y="432"/>
                              </a:lnTo>
                              <a:lnTo>
                                <a:pt x="1950" y="438"/>
                              </a:lnTo>
                              <a:lnTo>
                                <a:pt x="1944" y="426"/>
                              </a:lnTo>
                              <a:lnTo>
                                <a:pt x="1941" y="417"/>
                              </a:lnTo>
                              <a:lnTo>
                                <a:pt x="1932" y="408"/>
                              </a:lnTo>
                              <a:lnTo>
                                <a:pt x="1920" y="402"/>
                              </a:lnTo>
                              <a:lnTo>
                                <a:pt x="1917" y="399"/>
                              </a:lnTo>
                              <a:lnTo>
                                <a:pt x="1911" y="399"/>
                              </a:lnTo>
                              <a:lnTo>
                                <a:pt x="1905" y="396"/>
                              </a:lnTo>
                              <a:lnTo>
                                <a:pt x="1833" y="396"/>
                              </a:lnTo>
                              <a:lnTo>
                                <a:pt x="1833" y="468"/>
                              </a:lnTo>
                              <a:lnTo>
                                <a:pt x="1875" y="468"/>
                              </a:lnTo>
                              <a:lnTo>
                                <a:pt x="1878" y="465"/>
                              </a:lnTo>
                              <a:lnTo>
                                <a:pt x="1884" y="462"/>
                              </a:lnTo>
                              <a:lnTo>
                                <a:pt x="1887" y="459"/>
                              </a:lnTo>
                              <a:lnTo>
                                <a:pt x="1887" y="453"/>
                              </a:lnTo>
                              <a:lnTo>
                                <a:pt x="1890" y="450"/>
                              </a:lnTo>
                              <a:lnTo>
                                <a:pt x="1890" y="432"/>
                              </a:lnTo>
                              <a:lnTo>
                                <a:pt x="1902" y="432"/>
                              </a:lnTo>
                              <a:lnTo>
                                <a:pt x="1902" y="520"/>
                              </a:lnTo>
                              <a:lnTo>
                                <a:pt x="1890" y="520"/>
                              </a:lnTo>
                              <a:lnTo>
                                <a:pt x="1890" y="502"/>
                              </a:lnTo>
                              <a:lnTo>
                                <a:pt x="1884" y="496"/>
                              </a:lnTo>
                              <a:lnTo>
                                <a:pt x="1881" y="490"/>
                              </a:lnTo>
                              <a:lnTo>
                                <a:pt x="1881" y="487"/>
                              </a:lnTo>
                              <a:lnTo>
                                <a:pt x="1878" y="487"/>
                              </a:lnTo>
                              <a:lnTo>
                                <a:pt x="1875" y="484"/>
                              </a:lnTo>
                              <a:lnTo>
                                <a:pt x="1833" y="484"/>
                              </a:lnTo>
                              <a:lnTo>
                                <a:pt x="1833" y="559"/>
                              </a:lnTo>
                              <a:lnTo>
                                <a:pt x="1839" y="565"/>
                              </a:lnTo>
                              <a:lnTo>
                                <a:pt x="1890" y="565"/>
                              </a:lnTo>
                              <a:lnTo>
                                <a:pt x="1902" y="562"/>
                              </a:lnTo>
                              <a:lnTo>
                                <a:pt x="1911" y="562"/>
                              </a:lnTo>
                              <a:lnTo>
                                <a:pt x="1917" y="559"/>
                              </a:lnTo>
                              <a:lnTo>
                                <a:pt x="1926" y="556"/>
                              </a:lnTo>
                              <a:lnTo>
                                <a:pt x="1932" y="553"/>
                              </a:lnTo>
                              <a:lnTo>
                                <a:pt x="1950" y="535"/>
                              </a:lnTo>
                              <a:lnTo>
                                <a:pt x="1953" y="526"/>
                              </a:lnTo>
                              <a:lnTo>
                                <a:pt x="1959" y="514"/>
                              </a:lnTo>
                              <a:lnTo>
                                <a:pt x="1971" y="517"/>
                              </a:lnTo>
                              <a:lnTo>
                                <a:pt x="1950" y="580"/>
                              </a:lnTo>
                              <a:lnTo>
                                <a:pt x="1782" y="580"/>
                              </a:lnTo>
                              <a:lnTo>
                                <a:pt x="1782" y="568"/>
                              </a:lnTo>
                              <a:lnTo>
                                <a:pt x="1800" y="568"/>
                              </a:lnTo>
                              <a:lnTo>
                                <a:pt x="1803" y="565"/>
                              </a:lnTo>
                              <a:lnTo>
                                <a:pt x="1806" y="565"/>
                              </a:lnTo>
                              <a:lnTo>
                                <a:pt x="1806" y="399"/>
                              </a:lnTo>
                              <a:lnTo>
                                <a:pt x="1803" y="396"/>
                              </a:lnTo>
                              <a:lnTo>
                                <a:pt x="1803" y="393"/>
                              </a:lnTo>
                              <a:lnTo>
                                <a:pt x="1782" y="393"/>
                              </a:lnTo>
                              <a:lnTo>
                                <a:pt x="1782" y="381"/>
                              </a:lnTo>
                              <a:close/>
                              <a:moveTo>
                                <a:pt x="1992" y="381"/>
                              </a:moveTo>
                              <a:lnTo>
                                <a:pt x="2121" y="381"/>
                              </a:lnTo>
                              <a:lnTo>
                                <a:pt x="2148" y="390"/>
                              </a:lnTo>
                              <a:lnTo>
                                <a:pt x="2154" y="393"/>
                              </a:lnTo>
                              <a:lnTo>
                                <a:pt x="2157" y="399"/>
                              </a:lnTo>
                              <a:lnTo>
                                <a:pt x="2169" y="411"/>
                              </a:lnTo>
                              <a:lnTo>
                                <a:pt x="2172" y="420"/>
                              </a:lnTo>
                              <a:lnTo>
                                <a:pt x="2172" y="441"/>
                              </a:lnTo>
                              <a:lnTo>
                                <a:pt x="2169" y="450"/>
                              </a:lnTo>
                              <a:lnTo>
                                <a:pt x="2163" y="459"/>
                              </a:lnTo>
                              <a:lnTo>
                                <a:pt x="2157" y="465"/>
                              </a:lnTo>
                              <a:lnTo>
                                <a:pt x="2139" y="477"/>
                              </a:lnTo>
                              <a:lnTo>
                                <a:pt x="2133" y="481"/>
                              </a:lnTo>
                              <a:lnTo>
                                <a:pt x="2124" y="481"/>
                              </a:lnTo>
                              <a:lnTo>
                                <a:pt x="2112" y="484"/>
                              </a:lnTo>
                              <a:lnTo>
                                <a:pt x="2100" y="484"/>
                              </a:lnTo>
                              <a:lnTo>
                                <a:pt x="2154" y="550"/>
                              </a:lnTo>
                              <a:lnTo>
                                <a:pt x="2157" y="556"/>
                              </a:lnTo>
                              <a:lnTo>
                                <a:pt x="2163" y="559"/>
                              </a:lnTo>
                              <a:lnTo>
                                <a:pt x="2166" y="562"/>
                              </a:lnTo>
                              <a:lnTo>
                                <a:pt x="2172" y="565"/>
                              </a:lnTo>
                              <a:lnTo>
                                <a:pt x="2175" y="568"/>
                              </a:lnTo>
                              <a:lnTo>
                                <a:pt x="2187" y="568"/>
                              </a:lnTo>
                              <a:lnTo>
                                <a:pt x="2187" y="580"/>
                              </a:lnTo>
                              <a:lnTo>
                                <a:pt x="2142" y="580"/>
                              </a:lnTo>
                              <a:lnTo>
                                <a:pt x="2070" y="484"/>
                              </a:lnTo>
                              <a:lnTo>
                                <a:pt x="2046" y="484"/>
                              </a:lnTo>
                              <a:lnTo>
                                <a:pt x="2046" y="562"/>
                              </a:lnTo>
                              <a:lnTo>
                                <a:pt x="2052" y="568"/>
                              </a:lnTo>
                              <a:lnTo>
                                <a:pt x="2070" y="568"/>
                              </a:lnTo>
                              <a:lnTo>
                                <a:pt x="2070" y="580"/>
                              </a:lnTo>
                              <a:lnTo>
                                <a:pt x="1992" y="580"/>
                              </a:lnTo>
                              <a:lnTo>
                                <a:pt x="1992" y="568"/>
                              </a:lnTo>
                              <a:lnTo>
                                <a:pt x="2010" y="568"/>
                              </a:lnTo>
                              <a:lnTo>
                                <a:pt x="2013" y="565"/>
                              </a:lnTo>
                              <a:lnTo>
                                <a:pt x="2016" y="565"/>
                              </a:lnTo>
                              <a:lnTo>
                                <a:pt x="2016" y="562"/>
                              </a:lnTo>
                              <a:lnTo>
                                <a:pt x="2019" y="556"/>
                              </a:lnTo>
                              <a:lnTo>
                                <a:pt x="2019" y="405"/>
                              </a:lnTo>
                              <a:lnTo>
                                <a:pt x="2016" y="402"/>
                              </a:lnTo>
                              <a:lnTo>
                                <a:pt x="2016" y="396"/>
                              </a:lnTo>
                              <a:lnTo>
                                <a:pt x="2013" y="396"/>
                              </a:lnTo>
                              <a:lnTo>
                                <a:pt x="2010" y="393"/>
                              </a:lnTo>
                              <a:lnTo>
                                <a:pt x="1992" y="393"/>
                              </a:lnTo>
                              <a:lnTo>
                                <a:pt x="1992" y="381"/>
                              </a:lnTo>
                              <a:close/>
                              <a:moveTo>
                                <a:pt x="2046" y="396"/>
                              </a:moveTo>
                              <a:lnTo>
                                <a:pt x="2046" y="471"/>
                              </a:lnTo>
                              <a:lnTo>
                                <a:pt x="2109" y="471"/>
                              </a:lnTo>
                              <a:lnTo>
                                <a:pt x="2115" y="468"/>
                              </a:lnTo>
                              <a:lnTo>
                                <a:pt x="2124" y="465"/>
                              </a:lnTo>
                              <a:lnTo>
                                <a:pt x="2130" y="462"/>
                              </a:lnTo>
                              <a:lnTo>
                                <a:pt x="2139" y="444"/>
                              </a:lnTo>
                              <a:lnTo>
                                <a:pt x="2139" y="420"/>
                              </a:lnTo>
                              <a:lnTo>
                                <a:pt x="2136" y="411"/>
                              </a:lnTo>
                              <a:lnTo>
                                <a:pt x="2127" y="402"/>
                              </a:lnTo>
                              <a:lnTo>
                                <a:pt x="2115" y="396"/>
                              </a:lnTo>
                              <a:lnTo>
                                <a:pt x="2097" y="396"/>
                              </a:lnTo>
                              <a:lnTo>
                                <a:pt x="2046" y="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9" name="Freeform 269"/>
                      <wps:cNvSpPr>
                        <a:spLocks noEditPoints="1"/>
                      </wps:cNvSpPr>
                      <wps:spPr bwMode="auto">
                        <a:xfrm>
                          <a:off x="2971800" y="579120"/>
                          <a:ext cx="334010" cy="130175"/>
                        </a:xfrm>
                        <a:custGeom>
                          <a:avLst/>
                          <a:gdLst>
                            <a:gd name="T0" fmla="*/ 60 w 526"/>
                            <a:gd name="T1" fmla="*/ 3 h 205"/>
                            <a:gd name="T2" fmla="*/ 150 w 526"/>
                            <a:gd name="T3" fmla="*/ 24 h 205"/>
                            <a:gd name="T4" fmla="*/ 144 w 526"/>
                            <a:gd name="T5" fmla="*/ 15 h 205"/>
                            <a:gd name="T6" fmla="*/ 126 w 526"/>
                            <a:gd name="T7" fmla="*/ 3 h 205"/>
                            <a:gd name="T8" fmla="*/ 192 w 526"/>
                            <a:gd name="T9" fmla="*/ 15 h 205"/>
                            <a:gd name="T10" fmla="*/ 171 w 526"/>
                            <a:gd name="T11" fmla="*/ 21 h 205"/>
                            <a:gd name="T12" fmla="*/ 168 w 526"/>
                            <a:gd name="T13" fmla="*/ 27 h 205"/>
                            <a:gd name="T14" fmla="*/ 150 w 526"/>
                            <a:gd name="T15" fmla="*/ 202 h 205"/>
                            <a:gd name="T16" fmla="*/ 42 w 526"/>
                            <a:gd name="T17" fmla="*/ 181 h 205"/>
                            <a:gd name="T18" fmla="*/ 54 w 526"/>
                            <a:gd name="T19" fmla="*/ 190 h 205"/>
                            <a:gd name="T20" fmla="*/ 66 w 526"/>
                            <a:gd name="T21" fmla="*/ 202 h 205"/>
                            <a:gd name="T22" fmla="*/ 0 w 526"/>
                            <a:gd name="T23" fmla="*/ 190 h 205"/>
                            <a:gd name="T24" fmla="*/ 24 w 526"/>
                            <a:gd name="T25" fmla="*/ 181 h 205"/>
                            <a:gd name="T26" fmla="*/ 21 w 526"/>
                            <a:gd name="T27" fmla="*/ 21 h 205"/>
                            <a:gd name="T28" fmla="*/ 0 w 526"/>
                            <a:gd name="T29" fmla="*/ 15 h 205"/>
                            <a:gd name="T30" fmla="*/ 216 w 526"/>
                            <a:gd name="T31" fmla="*/ 3 h 205"/>
                            <a:gd name="T32" fmla="*/ 292 w 526"/>
                            <a:gd name="T33" fmla="*/ 15 h 205"/>
                            <a:gd name="T34" fmla="*/ 270 w 526"/>
                            <a:gd name="T35" fmla="*/ 21 h 205"/>
                            <a:gd name="T36" fmla="*/ 267 w 526"/>
                            <a:gd name="T37" fmla="*/ 181 h 205"/>
                            <a:gd name="T38" fmla="*/ 270 w 526"/>
                            <a:gd name="T39" fmla="*/ 187 h 205"/>
                            <a:gd name="T40" fmla="*/ 273 w 526"/>
                            <a:gd name="T41" fmla="*/ 190 h 205"/>
                            <a:gd name="T42" fmla="*/ 292 w 526"/>
                            <a:gd name="T43" fmla="*/ 202 h 205"/>
                            <a:gd name="T44" fmla="*/ 216 w 526"/>
                            <a:gd name="T45" fmla="*/ 190 h 205"/>
                            <a:gd name="T46" fmla="*/ 240 w 526"/>
                            <a:gd name="T47" fmla="*/ 181 h 205"/>
                            <a:gd name="T48" fmla="*/ 237 w 526"/>
                            <a:gd name="T49" fmla="*/ 21 h 205"/>
                            <a:gd name="T50" fmla="*/ 234 w 526"/>
                            <a:gd name="T51" fmla="*/ 18 h 205"/>
                            <a:gd name="T52" fmla="*/ 216 w 526"/>
                            <a:gd name="T53" fmla="*/ 15 h 205"/>
                            <a:gd name="T54" fmla="*/ 475 w 526"/>
                            <a:gd name="T55" fmla="*/ 3 h 205"/>
                            <a:gd name="T56" fmla="*/ 502 w 526"/>
                            <a:gd name="T57" fmla="*/ 63 h 205"/>
                            <a:gd name="T58" fmla="*/ 481 w 526"/>
                            <a:gd name="T59" fmla="*/ 54 h 205"/>
                            <a:gd name="T60" fmla="*/ 466 w 526"/>
                            <a:gd name="T61" fmla="*/ 33 h 205"/>
                            <a:gd name="T62" fmla="*/ 451 w 526"/>
                            <a:gd name="T63" fmla="*/ 21 h 205"/>
                            <a:gd name="T64" fmla="*/ 421 w 526"/>
                            <a:gd name="T65" fmla="*/ 15 h 205"/>
                            <a:gd name="T66" fmla="*/ 385 w 526"/>
                            <a:gd name="T67" fmla="*/ 24 h 205"/>
                            <a:gd name="T68" fmla="*/ 355 w 526"/>
                            <a:gd name="T69" fmla="*/ 66 h 205"/>
                            <a:gd name="T70" fmla="*/ 349 w 526"/>
                            <a:gd name="T71" fmla="*/ 112 h 205"/>
                            <a:gd name="T72" fmla="*/ 361 w 526"/>
                            <a:gd name="T73" fmla="*/ 145 h 205"/>
                            <a:gd name="T74" fmla="*/ 373 w 526"/>
                            <a:gd name="T75" fmla="*/ 166 h 205"/>
                            <a:gd name="T76" fmla="*/ 388 w 526"/>
                            <a:gd name="T77" fmla="*/ 178 h 205"/>
                            <a:gd name="T78" fmla="*/ 424 w 526"/>
                            <a:gd name="T79" fmla="*/ 190 h 205"/>
                            <a:gd name="T80" fmla="*/ 469 w 526"/>
                            <a:gd name="T81" fmla="*/ 175 h 205"/>
                            <a:gd name="T82" fmla="*/ 475 w 526"/>
                            <a:gd name="T83" fmla="*/ 160 h 205"/>
                            <a:gd name="T84" fmla="*/ 478 w 526"/>
                            <a:gd name="T85" fmla="*/ 130 h 205"/>
                            <a:gd name="T86" fmla="*/ 475 w 526"/>
                            <a:gd name="T87" fmla="*/ 121 h 205"/>
                            <a:gd name="T88" fmla="*/ 466 w 526"/>
                            <a:gd name="T89" fmla="*/ 115 h 205"/>
                            <a:gd name="T90" fmla="*/ 454 w 526"/>
                            <a:gd name="T91" fmla="*/ 112 h 205"/>
                            <a:gd name="T92" fmla="*/ 445 w 526"/>
                            <a:gd name="T93" fmla="*/ 99 h 205"/>
                            <a:gd name="T94" fmla="*/ 526 w 526"/>
                            <a:gd name="T95" fmla="*/ 112 h 205"/>
                            <a:gd name="T96" fmla="*/ 511 w 526"/>
                            <a:gd name="T97" fmla="*/ 115 h 205"/>
                            <a:gd name="T98" fmla="*/ 505 w 526"/>
                            <a:gd name="T99" fmla="*/ 118 h 205"/>
                            <a:gd name="T100" fmla="*/ 502 w 526"/>
                            <a:gd name="T101" fmla="*/ 130 h 205"/>
                            <a:gd name="T102" fmla="*/ 490 w 526"/>
                            <a:gd name="T103" fmla="*/ 202 h 205"/>
                            <a:gd name="T104" fmla="*/ 472 w 526"/>
                            <a:gd name="T105" fmla="*/ 190 h 205"/>
                            <a:gd name="T106" fmla="*/ 457 w 526"/>
                            <a:gd name="T107" fmla="*/ 199 h 205"/>
                            <a:gd name="T108" fmla="*/ 430 w 526"/>
                            <a:gd name="T109" fmla="*/ 205 h 205"/>
                            <a:gd name="T110" fmla="*/ 379 w 526"/>
                            <a:gd name="T111" fmla="*/ 199 h 205"/>
                            <a:gd name="T112" fmla="*/ 325 w 526"/>
                            <a:gd name="T113" fmla="*/ 145 h 205"/>
                            <a:gd name="T114" fmla="*/ 325 w 526"/>
                            <a:gd name="T115" fmla="*/ 60 h 205"/>
                            <a:gd name="T116" fmla="*/ 379 w 526"/>
                            <a:gd name="T117" fmla="*/ 6 h 205"/>
                            <a:gd name="T118" fmla="*/ 436 w 526"/>
                            <a:gd name="T119" fmla="*/ 0 h 205"/>
                            <a:gd name="T120" fmla="*/ 463 w 526"/>
                            <a:gd name="T121" fmla="*/ 12 h 205"/>
                            <a:gd name="T122" fmla="*/ 475 w 526"/>
                            <a:gd name="T123" fmla="*/ 3 h 2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26" h="205">
                              <a:moveTo>
                                <a:pt x="0" y="3"/>
                              </a:moveTo>
                              <a:lnTo>
                                <a:pt x="60" y="3"/>
                              </a:lnTo>
                              <a:lnTo>
                                <a:pt x="150" y="151"/>
                              </a:lnTo>
                              <a:lnTo>
                                <a:pt x="150" y="24"/>
                              </a:lnTo>
                              <a:lnTo>
                                <a:pt x="147" y="21"/>
                              </a:lnTo>
                              <a:lnTo>
                                <a:pt x="144" y="15"/>
                              </a:lnTo>
                              <a:lnTo>
                                <a:pt x="126" y="15"/>
                              </a:lnTo>
                              <a:lnTo>
                                <a:pt x="126" y="3"/>
                              </a:lnTo>
                              <a:lnTo>
                                <a:pt x="192" y="3"/>
                              </a:lnTo>
                              <a:lnTo>
                                <a:pt x="192" y="15"/>
                              </a:lnTo>
                              <a:lnTo>
                                <a:pt x="177" y="15"/>
                              </a:lnTo>
                              <a:lnTo>
                                <a:pt x="171" y="21"/>
                              </a:lnTo>
                              <a:lnTo>
                                <a:pt x="171" y="24"/>
                              </a:lnTo>
                              <a:lnTo>
                                <a:pt x="168" y="27"/>
                              </a:lnTo>
                              <a:lnTo>
                                <a:pt x="168" y="202"/>
                              </a:lnTo>
                              <a:lnTo>
                                <a:pt x="150" y="202"/>
                              </a:lnTo>
                              <a:lnTo>
                                <a:pt x="42" y="21"/>
                              </a:lnTo>
                              <a:lnTo>
                                <a:pt x="42" y="181"/>
                              </a:lnTo>
                              <a:lnTo>
                                <a:pt x="48" y="187"/>
                              </a:lnTo>
                              <a:lnTo>
                                <a:pt x="54" y="190"/>
                              </a:lnTo>
                              <a:lnTo>
                                <a:pt x="66" y="190"/>
                              </a:lnTo>
                              <a:lnTo>
                                <a:pt x="66" y="202"/>
                              </a:lnTo>
                              <a:lnTo>
                                <a:pt x="0" y="202"/>
                              </a:lnTo>
                              <a:lnTo>
                                <a:pt x="0" y="190"/>
                              </a:lnTo>
                              <a:lnTo>
                                <a:pt x="15" y="190"/>
                              </a:lnTo>
                              <a:lnTo>
                                <a:pt x="24" y="181"/>
                              </a:lnTo>
                              <a:lnTo>
                                <a:pt x="24" y="24"/>
                              </a:lnTo>
                              <a:lnTo>
                                <a:pt x="21" y="21"/>
                              </a:lnTo>
                              <a:lnTo>
                                <a:pt x="18" y="15"/>
                              </a:lnTo>
                              <a:lnTo>
                                <a:pt x="0" y="15"/>
                              </a:lnTo>
                              <a:lnTo>
                                <a:pt x="0" y="3"/>
                              </a:lnTo>
                              <a:close/>
                              <a:moveTo>
                                <a:pt x="216" y="3"/>
                              </a:moveTo>
                              <a:lnTo>
                                <a:pt x="292" y="3"/>
                              </a:lnTo>
                              <a:lnTo>
                                <a:pt x="292" y="15"/>
                              </a:lnTo>
                              <a:lnTo>
                                <a:pt x="273" y="15"/>
                              </a:lnTo>
                              <a:lnTo>
                                <a:pt x="270" y="21"/>
                              </a:lnTo>
                              <a:lnTo>
                                <a:pt x="267" y="24"/>
                              </a:lnTo>
                              <a:lnTo>
                                <a:pt x="267" y="181"/>
                              </a:lnTo>
                              <a:lnTo>
                                <a:pt x="270" y="184"/>
                              </a:lnTo>
                              <a:lnTo>
                                <a:pt x="270" y="187"/>
                              </a:lnTo>
                              <a:lnTo>
                                <a:pt x="273" y="187"/>
                              </a:lnTo>
                              <a:lnTo>
                                <a:pt x="273" y="190"/>
                              </a:lnTo>
                              <a:lnTo>
                                <a:pt x="292" y="190"/>
                              </a:lnTo>
                              <a:lnTo>
                                <a:pt x="292" y="202"/>
                              </a:lnTo>
                              <a:lnTo>
                                <a:pt x="216" y="202"/>
                              </a:lnTo>
                              <a:lnTo>
                                <a:pt x="216" y="190"/>
                              </a:lnTo>
                              <a:lnTo>
                                <a:pt x="231" y="190"/>
                              </a:lnTo>
                              <a:lnTo>
                                <a:pt x="240" y="181"/>
                              </a:lnTo>
                              <a:lnTo>
                                <a:pt x="240" y="24"/>
                              </a:lnTo>
                              <a:lnTo>
                                <a:pt x="237" y="21"/>
                              </a:lnTo>
                              <a:lnTo>
                                <a:pt x="237" y="18"/>
                              </a:lnTo>
                              <a:lnTo>
                                <a:pt x="234" y="18"/>
                              </a:lnTo>
                              <a:lnTo>
                                <a:pt x="234" y="15"/>
                              </a:lnTo>
                              <a:lnTo>
                                <a:pt x="216" y="15"/>
                              </a:lnTo>
                              <a:lnTo>
                                <a:pt x="216" y="3"/>
                              </a:lnTo>
                              <a:close/>
                              <a:moveTo>
                                <a:pt x="475" y="3"/>
                              </a:moveTo>
                              <a:lnTo>
                                <a:pt x="484" y="3"/>
                              </a:lnTo>
                              <a:lnTo>
                                <a:pt x="502" y="63"/>
                              </a:lnTo>
                              <a:lnTo>
                                <a:pt x="487" y="69"/>
                              </a:lnTo>
                              <a:lnTo>
                                <a:pt x="481" y="54"/>
                              </a:lnTo>
                              <a:lnTo>
                                <a:pt x="472" y="45"/>
                              </a:lnTo>
                              <a:lnTo>
                                <a:pt x="466" y="33"/>
                              </a:lnTo>
                              <a:lnTo>
                                <a:pt x="457" y="27"/>
                              </a:lnTo>
                              <a:lnTo>
                                <a:pt x="451" y="21"/>
                              </a:lnTo>
                              <a:lnTo>
                                <a:pt x="433" y="15"/>
                              </a:lnTo>
                              <a:lnTo>
                                <a:pt x="421" y="15"/>
                              </a:lnTo>
                              <a:lnTo>
                                <a:pt x="400" y="18"/>
                              </a:lnTo>
                              <a:lnTo>
                                <a:pt x="385" y="24"/>
                              </a:lnTo>
                              <a:lnTo>
                                <a:pt x="370" y="39"/>
                              </a:lnTo>
                              <a:lnTo>
                                <a:pt x="355" y="66"/>
                              </a:lnTo>
                              <a:lnTo>
                                <a:pt x="349" y="99"/>
                              </a:lnTo>
                              <a:lnTo>
                                <a:pt x="349" y="112"/>
                              </a:lnTo>
                              <a:lnTo>
                                <a:pt x="355" y="136"/>
                              </a:lnTo>
                              <a:lnTo>
                                <a:pt x="361" y="145"/>
                              </a:lnTo>
                              <a:lnTo>
                                <a:pt x="367" y="157"/>
                              </a:lnTo>
                              <a:lnTo>
                                <a:pt x="373" y="166"/>
                              </a:lnTo>
                              <a:lnTo>
                                <a:pt x="379" y="172"/>
                              </a:lnTo>
                              <a:lnTo>
                                <a:pt x="388" y="178"/>
                              </a:lnTo>
                              <a:lnTo>
                                <a:pt x="412" y="190"/>
                              </a:lnTo>
                              <a:lnTo>
                                <a:pt x="424" y="190"/>
                              </a:lnTo>
                              <a:lnTo>
                                <a:pt x="460" y="181"/>
                              </a:lnTo>
                              <a:lnTo>
                                <a:pt x="469" y="175"/>
                              </a:lnTo>
                              <a:lnTo>
                                <a:pt x="475" y="163"/>
                              </a:lnTo>
                              <a:lnTo>
                                <a:pt x="475" y="160"/>
                              </a:lnTo>
                              <a:lnTo>
                                <a:pt x="478" y="154"/>
                              </a:lnTo>
                              <a:lnTo>
                                <a:pt x="478" y="130"/>
                              </a:lnTo>
                              <a:lnTo>
                                <a:pt x="475" y="124"/>
                              </a:lnTo>
                              <a:lnTo>
                                <a:pt x="475" y="121"/>
                              </a:lnTo>
                              <a:lnTo>
                                <a:pt x="472" y="118"/>
                              </a:lnTo>
                              <a:lnTo>
                                <a:pt x="466" y="115"/>
                              </a:lnTo>
                              <a:lnTo>
                                <a:pt x="460" y="115"/>
                              </a:lnTo>
                              <a:lnTo>
                                <a:pt x="454" y="112"/>
                              </a:lnTo>
                              <a:lnTo>
                                <a:pt x="445" y="112"/>
                              </a:lnTo>
                              <a:lnTo>
                                <a:pt x="445" y="99"/>
                              </a:lnTo>
                              <a:lnTo>
                                <a:pt x="526" y="99"/>
                              </a:lnTo>
                              <a:lnTo>
                                <a:pt x="526" y="112"/>
                              </a:lnTo>
                              <a:lnTo>
                                <a:pt x="514" y="112"/>
                              </a:lnTo>
                              <a:lnTo>
                                <a:pt x="511" y="115"/>
                              </a:lnTo>
                              <a:lnTo>
                                <a:pt x="508" y="115"/>
                              </a:lnTo>
                              <a:lnTo>
                                <a:pt x="505" y="118"/>
                              </a:lnTo>
                              <a:lnTo>
                                <a:pt x="505" y="124"/>
                              </a:lnTo>
                              <a:lnTo>
                                <a:pt x="502" y="130"/>
                              </a:lnTo>
                              <a:lnTo>
                                <a:pt x="502" y="202"/>
                              </a:lnTo>
                              <a:lnTo>
                                <a:pt x="490" y="202"/>
                              </a:lnTo>
                              <a:lnTo>
                                <a:pt x="481" y="184"/>
                              </a:lnTo>
                              <a:lnTo>
                                <a:pt x="472" y="190"/>
                              </a:lnTo>
                              <a:lnTo>
                                <a:pt x="466" y="196"/>
                              </a:lnTo>
                              <a:lnTo>
                                <a:pt x="457" y="199"/>
                              </a:lnTo>
                              <a:lnTo>
                                <a:pt x="442" y="202"/>
                              </a:lnTo>
                              <a:lnTo>
                                <a:pt x="430" y="205"/>
                              </a:lnTo>
                              <a:lnTo>
                                <a:pt x="415" y="205"/>
                              </a:lnTo>
                              <a:lnTo>
                                <a:pt x="379" y="199"/>
                              </a:lnTo>
                              <a:lnTo>
                                <a:pt x="346" y="175"/>
                              </a:lnTo>
                              <a:lnTo>
                                <a:pt x="325" y="145"/>
                              </a:lnTo>
                              <a:lnTo>
                                <a:pt x="319" y="103"/>
                              </a:lnTo>
                              <a:lnTo>
                                <a:pt x="325" y="60"/>
                              </a:lnTo>
                              <a:lnTo>
                                <a:pt x="349" y="27"/>
                              </a:lnTo>
                              <a:lnTo>
                                <a:pt x="379" y="6"/>
                              </a:lnTo>
                              <a:lnTo>
                                <a:pt x="418" y="0"/>
                              </a:lnTo>
                              <a:lnTo>
                                <a:pt x="436" y="0"/>
                              </a:lnTo>
                              <a:lnTo>
                                <a:pt x="454" y="6"/>
                              </a:lnTo>
                              <a:lnTo>
                                <a:pt x="463" y="12"/>
                              </a:lnTo>
                              <a:lnTo>
                                <a:pt x="469" y="15"/>
                              </a:lnTo>
                              <a:lnTo>
                                <a:pt x="475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50603446" id="Područje crtanja 277" o:spid="_x0000_s1026" editas="canvas" style="width:495.65pt;height:70.05pt;mso-position-horizontal-relative:char;mso-position-vertical-relative:line" coordsize="62947,8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2947;height:8896;visibility:visible;mso-wrap-style:square">
                <v:fill o:detectmouseclick="t"/>
                <v:path o:connecttype="none"/>
              </v:shape>
              <v:group id="Group 204" o:spid="_x0000_s1028" style="position:absolute;width:62947;height:8896" coordsize="9913,1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rect id="Rectangle 4" o:spid="_x0000_s1029" style="position:absolute;width:9913;height:1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" filled="f" strokeweight="0"/>
                <v:shape id="Freeform 5" o:spid="_x0000_s1030" style="position:absolute;left:808;top:531;width:562;height:580;visibility:visible;mso-wrap-style:square;v-text-anchor:top" coordsize="562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" path="m273,580r-24,-3l222,574r-24,-6l174,556r,-9l171,541r,-3l174,535r,-3l177,532r6,-3l186,529r9,-12l210,511r21,-3l264,508r,-3l258,499r,-3l267,487r,-366l270,121r,-3l273,115r-3,l270,106r3,-3l267,103r,-9l264,88,246,82,231,76r-21,l198,79r-9,6l183,88r-24,l147,85,132,82r,27l126,115r,6l129,121r3,3l132,163r3,3l144,166r,10l141,176r,3l138,179r,3l183,305r48,124l234,429r3,3l243,432r-3,6l237,447r-6,6l222,459r-6,6l207,471r-6,3l162,490r-39,3l84,490,42,474r-9,-6l6,441,,429r6,l9,426r6,l57,302,99,176r-3,l93,173r,-7l105,166r3,-6l111,151r,-27l114,121r3,l117,118r-3,-3l111,109r-3,-3l108,100r6,l120,106r3,l123,91r-3,-3l114,88r-3,-3l111,88r-3,l105,82r-3,-3l102,76r6,-6l111,70r3,-3l120,64r9,l138,73r6,3l171,73,198,61r27,-9l237,52r18,6l267,61r,-24l270,37r3,-3l270,31r,-6l267,22r,-13l270,3,279,r12,6l294,12r,10l291,25r,6l288,34r3,l297,37r,6l294,43r,6l297,55r,9l327,55r34,l379,67r15,6l412,76r18,-9l442,67r6,3l457,70r,3l460,76r,6l457,88r-9,l442,91r-3,3l439,106r6,l445,103r9,l454,109r-3,6l445,118r,3l448,124r3,l451,145r3,25l460,166r9,l469,173r-6,6l463,185r3,6l469,200r3,15l478,236r12,27l502,305r18,52l544,426r3,3l556,429r6,3l556,444r-12,12l508,480r-42,13l421,493r-21,-3l376,480,352,468,333,450,321,429r6,l330,426r7,l421,185r,-3l415,176r,-3l418,166r6,l427,170r,-4l430,166r,-15l433,139r,-15l439,124r,-3l436,121r,-3l430,106r,-9l433,91r,-6l427,85r-6,3l412,88r-9,3l388,91r-6,-3l364,82,352,79r-28,l315,82r-6,l303,85r-3,3l297,94r,9l291,103r,76l294,233r,251l300,496r,3l297,505r15,l330,508r22,3l367,517r9,12l385,529r3,3l388,562r-58,12l273,580xe" fillcolor="#b2b2b2" strokecolor="#b2b2b2" strokeweight="0">
                  <v:path arrowok="t" o:connecttype="custom" o:connectlocs="198,568;171,538;183,529;231,508;258,496;270,118;273,103;246,82;189,85;132,82;129,121;144,166;138,179;234,429;237,447;207,471;84,490;0,429;57,302;93,166;111,124;114,115;114,100;120,88;108,88;108,70;129,64;198,61;267,61;270,31;270,3;294,22;291,34;294,49;361,55;430,67;457,73;448,88;445,106;451,115;451,124;469,166;466,191;490,263;547,429;544,456;400,490;321,429;421,185;418,166;430,166;439,124;430,106;427,85;388,91;324,79;300,88;291,179;300,499;352,511;388,532" o:connectangles="0,0,0,0,0,0,0,0,0,0,0,0,0,0,0,0,0,0,0,0,0,0,0,0,0,0,0,0,0,0,0,0,0,0,0,0,0,0,0,0,0,0,0,0,0,0,0,0,0,0,0,0,0,0,0,0,0,0,0,0,0"/>
                </v:shape>
                <v:shape id="Freeform 6" o:spid="_x0000_s1031" style="position:absolute;left:928;top:679;width:105;height:281;visibility:visible;mso-wrap-style:square;v-text-anchor:top" coordsize="10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" path="m96,281l75,275,51,272,24,269,,269,,106,3,25,3,6,6,3,6,r,15l9,22r6,9l105,278r-6,l96,281xe" strokecolor="white" strokeweight="0">
                  <v:path arrowok="t" o:connecttype="custom" o:connectlocs="96,281;75,275;51,272;24,269;0,269;0,106;3,25;3,6;6,3;6,0;6,15;9,22;15,31;105,278;99,278;96,281" o:connectangles="0,0,0,0,0,0,0,0,0,0,0,0,0,0,0,0"/>
                </v:shape>
                <v:shape id="Freeform 7" o:spid="_x0000_s1032" style="position:absolute;left:1250;top:682;width:99;height:278;visibility:visible;mso-wrap-style:square;v-text-anchor:top" coordsize="99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" path="m93,278l63,269r-33,l,266,,133,3,,6,r,12l12,25r6,3l33,76r12,36l54,142r9,27l72,194r12,33l99,269r,9l93,278xe" strokecolor="white" strokeweight="0">
                  <v:path arrowok="t" o:connecttype="custom" o:connectlocs="93,278;63,269;30,269;0,266;0,133;3,0;6,0;6,12;12,25;18,28;33,76;45,112;54,142;63,169;72,194;84,227;99,269;99,278;93,278" o:connectangles="0,0,0,0,0,0,0,0,0,0,0,0,0,0,0,0,0,0,0"/>
                </v:shape>
                <v:shape id="Freeform 8" o:spid="_x0000_s1033" style="position:absolute;left:823;top:679;width:105;height:278;visibility:visible;mso-wrap-style:square;v-text-anchor:top" coordsize="105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" path="m3,278l,275,42,154,87,34r9,-9l96,18r3,-6l99,6r3,-3l102,r,31l105,34r,235l3,278xe" strokecolor="white" strokeweight="0">
                  <v:path arrowok="t" o:connecttype="custom" o:connectlocs="3,278;0,275;42,154;87,34;96,25;96,18;99,12;99,6;102,3;102,0;102,31;105,34;105,269;3,278" o:connectangles="0,0,0,0,0,0,0,0,0,0,0,0,0,0"/>
                </v:shape>
                <v:shape id="Freeform 9" o:spid="_x0000_s1034" style="position:absolute;left:1151;top:682;width:96;height:275;visibility:visible;mso-wrap-style:square;v-text-anchor:top" coordsize="96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" path="m,275r,-6l84,28r6,-6l93,15,93,r3,l96,266,,275xe" strokecolor="white" strokeweight="0">
                  <v:path arrowok="t" o:connecttype="custom" o:connectlocs="0,275;0,269;84,28;90,22;93,15;93,0;96,0;96,266;0,275" o:connectangles="0,0,0,0,0,0,0,0,0"/>
                </v:shape>
                <v:rect id="Rectangle 10" o:spid="_x0000_s1035" style="position:absolute;left: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" fillcolor="black" strokeweight="0"/>
                <v:rect id="Rectangle 11" o:spid="_x0000_s1036" style="position:absolute;left:8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" fillcolor="#020202" strokecolor="#020202" strokeweight="0"/>
                <v:rect id="Rectangle 12" o:spid="_x0000_s1037" style="position:absolute;left:15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" fillcolor="#040404" strokecolor="#040404" strokeweight="0"/>
                <v:rect id="Rectangle 13" o:spid="_x0000_s1038" style="position:absolute;left:23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" fillcolor="#060606" strokecolor="#060606" strokeweight="0"/>
                <v:rect id="Rectangle 14" o:spid="_x0000_s1039" style="position:absolute;left:309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" fillcolor="#080808" strokecolor="#080808" strokeweight="0"/>
                <v:rect id="Rectangle 15" o:spid="_x0000_s1040" style="position:absolute;left:38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" fillcolor="#0a0a0a" strokecolor="#0a0a0a" strokeweight="0"/>
                <v:rect id="Rectangle 16" o:spid="_x0000_s1041" style="position:absolute;left:46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" fillcolor="#0c0c0c" strokecolor="#0c0c0c" strokeweight="0"/>
                <v:rect id="Rectangle 17" o:spid="_x0000_s1042" style="position:absolute;left:54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" fillcolor="#0e0e0e" strokecolor="#0e0e0e" strokeweight="0"/>
                <v:rect id="Rectangle 18" o:spid="_x0000_s1043" style="position:absolute;left:61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" fillcolor="#101010" strokecolor="#101010" strokeweight="0"/>
                <v:rect id="Rectangle 19" o:spid="_x0000_s1044" style="position:absolute;left:69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" fillcolor="#121212" strokecolor="#121212" strokeweight="0"/>
                <v:rect id="Rectangle 20" o:spid="_x0000_s1045" style="position:absolute;left:76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" fillcolor="#141414" strokecolor="#141414" strokeweight="0"/>
                <v:rect id="Rectangle 21" o:spid="_x0000_s1046" style="position:absolute;left:84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" fillcolor="#161616" strokecolor="#161616" strokeweight="0"/>
                <v:rect id="Rectangle 22" o:spid="_x0000_s1047" style="position:absolute;left:92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" fillcolor="#181818" strokecolor="#181818" strokeweight="0"/>
                <v:rect id="Rectangle 23" o:spid="_x0000_s1048" style="position:absolute;left:100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" fillcolor="#1a1a1a" strokecolor="#1a1a1a" strokeweight="0"/>
                <v:rect id="Rectangle 24" o:spid="_x0000_s1049" style="position:absolute;left:1078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" fillcolor="#1c1c1c" strokecolor="#1c1c1c" strokeweight="0"/>
                <v:rect id="Rectangle 25" o:spid="_x0000_s1050" style="position:absolute;left:115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" fillcolor="#1e1e1e" strokecolor="#1e1e1e" strokeweight="0"/>
                <v:rect id="Rectangle 26" o:spid="_x0000_s1051" style="position:absolute;left:123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" fillcolor="#202020" strokecolor="#202020" strokeweight="0"/>
                <v:rect id="Rectangle 27" o:spid="_x0000_s1052" style="position:absolute;left:130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" fillcolor="#222" strokecolor="#222" strokeweight="0"/>
                <v:rect id="Rectangle 28" o:spid="_x0000_s1053" style="position:absolute;left:138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" fillcolor="#242424" strokecolor="#242424" strokeweight="0"/>
                <v:rect id="Rectangle 29" o:spid="_x0000_s1054" style="position:absolute;left:146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" fillcolor="#262626" strokecolor="#262626" strokeweight="0"/>
                <v:rect id="Rectangle 30" o:spid="_x0000_s1055" style="position:absolute;left:153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" fillcolor="#282828" strokecolor="#282828" strokeweight="0"/>
                <v:rect id="Rectangle 31" o:spid="_x0000_s1056" style="position:absolute;left:161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" fillcolor="#2a2a2a" strokecolor="#2a2a2a" strokeweight="0"/>
                <v:rect id="Rectangle 32" o:spid="_x0000_s1057" style="position:absolute;left:169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" fillcolor="#2c2c2c" strokecolor="#2c2c2c" strokeweight="0"/>
                <v:rect id="Rectangle 33" o:spid="_x0000_s1058" style="position:absolute;left:176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" fillcolor="#2e2e2e" strokecolor="#2e2e2e" strokeweight="0"/>
                <v:rect id="Rectangle 34" o:spid="_x0000_s1059" style="position:absolute;left:1844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" fillcolor="#303030" strokecolor="#303030" strokeweight="0"/>
                <v:rect id="Rectangle 35" o:spid="_x0000_s1060" style="position:absolute;left:192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" fillcolor="#323232" strokecolor="#323232" strokeweight="0"/>
                <v:rect id="Rectangle 36" o:spid="_x0000_s1061" style="position:absolute;left:199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" fillcolor="#343434" strokecolor="#343434" strokeweight="0"/>
                <v:rect id="Rectangle 37" o:spid="_x0000_s1062" style="position:absolute;left:207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" fillcolor="#363636" strokecolor="#363636" strokeweight="0"/>
                <v:rect id="Rectangle 38" o:spid="_x0000_s1063" style="position:absolute;left:215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" fillcolor="#383838" strokecolor="#383838" strokeweight="0"/>
                <v:rect id="Rectangle 39" o:spid="_x0000_s1064" style="position:absolute;left:222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" fillcolor="#3a3a3a" strokecolor="#3a3a3a" strokeweight="0"/>
                <v:rect id="Rectangle 40" o:spid="_x0000_s1065" style="position:absolute;left:230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" fillcolor="#3c3c3c" strokecolor="#3c3c3c" strokeweight="0"/>
                <v:rect id="Rectangle 41" o:spid="_x0000_s1066" style="position:absolute;left:238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" fillcolor="#3e3e3e" strokecolor="#3e3e3e" strokeweight="0"/>
                <v:rect id="Rectangle 42" o:spid="_x0000_s1067" style="position:absolute;left:245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" fillcolor="#404040" strokecolor="#404040" strokeweight="0"/>
                <v:rect id="Rectangle 43" o:spid="_x0000_s1068" style="position:absolute;left:253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" fillcolor="#424242" strokecolor="#424242" strokeweight="0"/>
                <v:rect id="Rectangle 44" o:spid="_x0000_s1069" style="position:absolute;left:2610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" fillcolor="#444" strokecolor="#444" strokeweight="0"/>
                <v:rect id="Rectangle 45" o:spid="_x0000_s1070" style="position:absolute;left:268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" fillcolor="#464646" strokecolor="#464646" strokeweight="0"/>
                <v:rect id="Rectangle 46" o:spid="_x0000_s1071" style="position:absolute;left:276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" fillcolor="#484848" strokecolor="#484848" strokeweight="0"/>
                <v:rect id="Rectangle 47" o:spid="_x0000_s1072" style="position:absolute;left:284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" fillcolor="#4a4a4a" strokecolor="#4a4a4a" strokeweight="0"/>
                <v:rect id="Rectangle 48" o:spid="_x0000_s1073" style="position:absolute;left:291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" fillcolor="#4c4c4c" strokecolor="#4c4c4c" strokeweight="0"/>
                <v:rect id="Rectangle 49" o:spid="_x0000_s1074" style="position:absolute;left:299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" fillcolor="#4e4e4e" strokecolor="#4e4e4e" strokeweight="0"/>
                <v:rect id="Rectangle 50" o:spid="_x0000_s1075" style="position:absolute;left:307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" fillcolor="#505050" strokecolor="#505050" strokeweight="0"/>
                <v:rect id="Rectangle 51" o:spid="_x0000_s1076" style="position:absolute;left:314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" fillcolor="#525252" strokecolor="#525252" strokeweight="0"/>
                <v:rect id="Rectangle 52" o:spid="_x0000_s1077" style="position:absolute;left:322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" fillcolor="#545454" strokecolor="#545454" strokeweight="0"/>
                <v:rect id="Rectangle 53" o:spid="_x0000_s1078" style="position:absolute;left:330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" fillcolor="#565656" strokecolor="#565656" strokeweight="0"/>
                <v:rect id="Rectangle 54" o:spid="_x0000_s1079" style="position:absolute;left:3379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" fillcolor="#585858" strokecolor="#585858" strokeweight="0"/>
                <v:rect id="Rectangle 55" o:spid="_x0000_s1080" style="position:absolute;left:345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" fillcolor="#5a5a5a" strokecolor="#5a5a5a" strokeweight="0"/>
                <v:rect id="Rectangle 56" o:spid="_x0000_s1081" style="position:absolute;left:353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" fillcolor="#5c5c5c" strokecolor="#5c5c5c" strokeweight="0"/>
                <v:rect id="Rectangle 57" o:spid="_x0000_s1082" style="position:absolute;left:360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" fillcolor="#5e5e5e" strokecolor="#5e5e5e" strokeweight="0"/>
                <v:rect id="Rectangle 58" o:spid="_x0000_s1083" style="position:absolute;left:368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" fillcolor="#606060" strokecolor="#606060" strokeweight="0"/>
                <v:rect id="Rectangle 59" o:spid="_x0000_s1084" style="position:absolute;left:376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" fillcolor="#626262" strokecolor="#626262" strokeweight="0"/>
                <v:rect id="Rectangle 60" o:spid="_x0000_s1085" style="position:absolute;left:383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" fillcolor="#646464" strokecolor="#646464" strokeweight="0"/>
                <v:rect id="Rectangle 61" o:spid="_x0000_s1086" style="position:absolute;left:391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" fillcolor="#666" strokecolor="#666" strokeweight="0"/>
                <v:rect id="Rectangle 62" o:spid="_x0000_s1087" style="position:absolute;left:399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" fillcolor="#686868" strokecolor="#686868" strokeweight="0"/>
                <v:rect id="Rectangle 63" o:spid="_x0000_s1088" style="position:absolute;left:407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" fillcolor="#6a6a6a" strokecolor="#6a6a6a" strokeweight="0"/>
                <v:rect id="Rectangle 64" o:spid="_x0000_s1089" style="position:absolute;left:4145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" fillcolor="#6c6c6c" strokecolor="#6c6c6c" strokeweight="0"/>
                <v:rect id="Rectangle 65" o:spid="_x0000_s1090" style="position:absolute;left:422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" fillcolor="#6e6e6e" strokecolor="#6e6e6e" strokeweight="0"/>
                <v:rect id="Rectangle 66" o:spid="_x0000_s1091" style="position:absolute;left:429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" fillcolor="#707070" strokecolor="#707070" strokeweight="0"/>
                <v:rect id="Rectangle 67" o:spid="_x0000_s1092" style="position:absolute;left:437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" fillcolor="#727272" strokecolor="#727272" strokeweight="0"/>
                <v:rect id="Rectangle 68" o:spid="_x0000_s1093" style="position:absolute;left:445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" fillcolor="#747474" strokecolor="#747474" strokeweight="0"/>
                <v:rect id="Rectangle 69" o:spid="_x0000_s1094" style="position:absolute;left:453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" fillcolor="#767676" strokecolor="#767676" strokeweight="0"/>
                <v:rect id="Rectangle 70" o:spid="_x0000_s1095" style="position:absolute;left:460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" fillcolor="#787878" strokecolor="#787878" strokeweight="0"/>
                <v:rect id="Rectangle 71" o:spid="_x0000_s1096" style="position:absolute;left:468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" fillcolor="#7a7a7a" strokecolor="#7a7a7a" strokeweight="0"/>
                <v:rect id="Rectangle 72" o:spid="_x0000_s1097" style="position:absolute;left:475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" fillcolor="#7c7c7c" strokecolor="#7c7c7c" strokeweight="0"/>
                <v:rect id="Rectangle 73" o:spid="_x0000_s1098" style="position:absolute;left:483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" fillcolor="#7e7e7e" strokecolor="#7e7e7e" strokeweight="0"/>
                <v:rect id="Rectangle 74" o:spid="_x0000_s1099" style="position:absolute;left:4911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" fillcolor="#7f7f7f" strokecolor="#7f7f7f" strokeweight="0"/>
                <v:rect id="Rectangle 75" o:spid="_x0000_s1100" style="position:absolute;left:499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" fillcolor="#818181" strokecolor="#818181" strokeweight="0"/>
                <v:rect id="Rectangle 76" o:spid="_x0000_s1101" style="position:absolute;left:506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" fillcolor="#838383" strokecolor="#838383" strokeweight="0"/>
                <v:rect id="Rectangle 77" o:spid="_x0000_s1102" style="position:absolute;left:514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" fillcolor="#858585" strokecolor="#858585" strokeweight="0"/>
                <v:rect id="Rectangle 78" o:spid="_x0000_s1103" style="position:absolute;left:522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" fillcolor="#878787" strokecolor="#878787" strokeweight="0"/>
                <v:rect id="Rectangle 79" o:spid="_x0000_s1104" style="position:absolute;left:529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" fillcolor="#898989" strokecolor="#898989" strokeweight="0"/>
                <v:rect id="Rectangle 80" o:spid="_x0000_s1105" style="position:absolute;left:537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" fillcolor="#8b8b8b" strokecolor="#8b8b8b" strokeweight="0"/>
                <v:rect id="Rectangle 81" o:spid="_x0000_s1106" style="position:absolute;left:544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" fillcolor="#8d8d8d" strokecolor="#8d8d8d" strokeweight="0"/>
                <v:rect id="Rectangle 82" o:spid="_x0000_s1107" style="position:absolute;left:552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" fillcolor="#8f8f8f" strokecolor="#8f8f8f" strokeweight="0"/>
                <v:rect id="Rectangle 83" o:spid="_x0000_s1108" style="position:absolute;left:560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" fillcolor="#919191" strokecolor="#919191" strokeweight="0"/>
                <v:rect id="Rectangle 84" o:spid="_x0000_s1109" style="position:absolute;left:5680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" fillcolor="#939393" strokecolor="#939393" strokeweight="0"/>
                <v:rect id="Rectangle 85" o:spid="_x0000_s1110" style="position:absolute;left:575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" fillcolor="#959595" strokecolor="#959595" strokeweight="0"/>
                <v:rect id="Rectangle 86" o:spid="_x0000_s1111" style="position:absolute;left:583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" fillcolor="#979797" strokecolor="#979797" strokeweight="0"/>
                <v:rect id="Rectangle 87" o:spid="_x0000_s1112" style="position:absolute;left:591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" fillcolor="#999" strokecolor="#999" strokeweight="0"/>
                <v:rect id="Rectangle 88" o:spid="_x0000_s1113" style="position:absolute;left:598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" fillcolor="#9b9b9b" strokecolor="#9b9b9b" strokeweight="0"/>
                <v:rect id="Rectangle 89" o:spid="_x0000_s1114" style="position:absolute;left:606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" fillcolor="#9d9d9d" strokecolor="#9d9d9d" strokeweight="0"/>
                <v:rect id="Rectangle 90" o:spid="_x0000_s1115" style="position:absolute;left:614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" fillcolor="#9f9f9f" strokecolor="#9f9f9f" strokeweight="0"/>
                <v:rect id="Rectangle 91" o:spid="_x0000_s1116" style="position:absolute;left:621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" fillcolor="#a1a1a1" strokecolor="#a1a1a1" strokeweight="0"/>
                <v:rect id="Rectangle 92" o:spid="_x0000_s1117" style="position:absolute;left:629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" fillcolor="#a3a3a3" strokecolor="#a3a3a3" strokeweight="0"/>
                <v:rect id="Rectangle 93" o:spid="_x0000_s1118" style="position:absolute;left:637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" fillcolor="#a5a5a5" strokecolor="#a5a5a5" strokeweight="0"/>
                <v:rect id="Rectangle 94" o:spid="_x0000_s1119" style="position:absolute;left:6446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" fillcolor="#a7a7a7" strokecolor="#a7a7a7" strokeweight="0"/>
                <v:rect id="Rectangle 95" o:spid="_x0000_s1120" style="position:absolute;left:652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" fillcolor="#a9a9a9" strokecolor="#a9a9a9" strokeweight="0"/>
                <v:rect id="Rectangle 96" o:spid="_x0000_s1121" style="position:absolute;left:660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" fillcolor="#ababab" strokecolor="#ababab" strokeweight="0"/>
                <v:rect id="Rectangle 97" o:spid="_x0000_s1122" style="position:absolute;left:667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" fillcolor="#adadad" strokecolor="#adadad" strokeweight="0"/>
                <v:rect id="Rectangle 98" o:spid="_x0000_s1123" style="position:absolute;left:675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" fillcolor="#afafaf" strokecolor="#afafaf" strokeweight="0"/>
                <v:rect id="Rectangle 99" o:spid="_x0000_s1124" style="position:absolute;left:683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" fillcolor="#b1b1b1" strokecolor="#b1b1b1" strokeweight="0"/>
                <v:rect id="Rectangle 100" o:spid="_x0000_s1125" style="position:absolute;left:690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" fillcolor="#b3b3b3" strokecolor="#b3b3b3" strokeweight="0"/>
                <v:rect id="Rectangle 101" o:spid="_x0000_s1126" style="position:absolute;left:698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" fillcolor="#b5b5b5" strokecolor="#b5b5b5" strokeweight="0"/>
                <v:rect id="Rectangle 102" o:spid="_x0000_s1127" style="position:absolute;left:706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" fillcolor="#b7b7b7" strokecolor="#b7b7b7" strokeweight="0"/>
                <v:rect id="Rectangle 103" o:spid="_x0000_s1128" style="position:absolute;left:713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" fillcolor="#b9b9b9" strokecolor="#b9b9b9" strokeweight="0"/>
                <v:rect id="Rectangle 104" o:spid="_x0000_s1129" style="position:absolute;left:7215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" fillcolor="#bbb" strokecolor="#bbb" strokeweight="0"/>
                <v:rect id="Rectangle 105" o:spid="_x0000_s1130" style="position:absolute;left:729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" fillcolor="#bdbdbd" strokecolor="#bdbdbd" strokeweight="0"/>
                <v:rect id="Rectangle 106" o:spid="_x0000_s1131" style="position:absolute;left:736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" fillcolor="#bfbfbf" strokecolor="#bfbfbf" strokeweight="0"/>
                <v:rect id="Rectangle 107" o:spid="_x0000_s1132" style="position:absolute;left:744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" fillcolor="#c1c1c1" strokecolor="#c1c1c1" strokeweight="0"/>
                <v:rect id="Rectangle 108" o:spid="_x0000_s1133" style="position:absolute;left:752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" fillcolor="#c3c3c3" strokecolor="#c3c3c3" strokeweight="0"/>
                <v:rect id="Rectangle 109" o:spid="_x0000_s1134" style="position:absolute;left:759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" fillcolor="#c5c5c5" strokecolor="#c5c5c5" strokeweight="0"/>
                <v:rect id="Rectangle 110" o:spid="_x0000_s1135" style="position:absolute;left:767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" fillcolor="#c7c7c7" strokecolor="#c7c7c7" strokeweight="0"/>
                <v:rect id="Rectangle 111" o:spid="_x0000_s1136" style="position:absolute;left:775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" fillcolor="#c9c9c9" strokecolor="#c9c9c9" strokeweight="0"/>
                <v:rect id="Rectangle 112" o:spid="_x0000_s1137" style="position:absolute;left:782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" fillcolor="#cbcbcb" strokecolor="#cbcbcb" strokeweight="0"/>
                <v:rect id="Rectangle 113" o:spid="_x0000_s1138" style="position:absolute;left:790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" fillcolor="#cdcdcd" strokecolor="#cdcdcd" strokeweight="0"/>
                <v:rect id="Rectangle 114" o:spid="_x0000_s1139" style="position:absolute;left:7981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" fillcolor="#cfcfcf" strokecolor="#cfcfcf" strokeweight="0"/>
                <v:rect id="Rectangle 115" o:spid="_x0000_s1140" style="position:absolute;left:806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" fillcolor="#d1d1d1" strokecolor="#d1d1d1" strokeweight="0"/>
                <v:rect id="Rectangle 116" o:spid="_x0000_s1141" style="position:absolute;left:813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" fillcolor="#d3d3d3" strokecolor="#d3d3d3" strokeweight="0"/>
                <v:rect id="Rectangle 117" o:spid="_x0000_s1142" style="position:absolute;left:821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" fillcolor="#d5d5d5" strokecolor="#d5d5d5" strokeweight="0"/>
                <v:rect id="Rectangle 118" o:spid="_x0000_s1143" style="position:absolute;left:828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" fillcolor="#d7d7d7" strokecolor="#d7d7d7" strokeweight="0"/>
                <v:rect id="Rectangle 119" o:spid="_x0000_s1144" style="position:absolute;left:836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" fillcolor="#d9d9d9" strokecolor="#d9d9d9" strokeweight="0"/>
                <v:rect id="Rectangle 120" o:spid="_x0000_s1145" style="position:absolute;left:844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" fillcolor="#dbdbdb" strokecolor="#dbdbdb" strokeweight="0"/>
                <v:rect id="Rectangle 121" o:spid="_x0000_s1146" style="position:absolute;left:851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" fillcolor="#ddd" strokecolor="#ddd" strokeweight="0"/>
                <v:rect id="Rectangle 122" o:spid="_x0000_s1147" style="position:absolute;left:859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" fillcolor="#dfdfdf" strokecolor="#dfdfdf" strokeweight="0"/>
                <v:rect id="Rectangle 123" o:spid="_x0000_s1148" style="position:absolute;left:867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" fillcolor="#e1e1e1" strokecolor="#e1e1e1" strokeweight="0"/>
                <v:rect id="Rectangle 124" o:spid="_x0000_s1149" style="position:absolute;left:8747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" fillcolor="#e3e3e3" strokecolor="#e3e3e3" strokeweight="0"/>
                <v:rect id="Rectangle 125" o:spid="_x0000_s1150" style="position:absolute;left:882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" fillcolor="#e5e5e5" strokecolor="#e5e5e5" strokeweight="0"/>
                <v:rect id="Rectangle 126" o:spid="_x0000_s1151" style="position:absolute;left:890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" fillcolor="#e7e7e7" strokecolor="#e7e7e7" strokeweight="0"/>
                <v:rect id="Rectangle 127" o:spid="_x0000_s1152" style="position:absolute;left:897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" fillcolor="#e9e9e9" strokecolor="#e9e9e9" strokeweight="0"/>
                <v:rect id="Rectangle 128" o:spid="_x0000_s1153" style="position:absolute;left:905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" fillcolor="#ebebeb" strokecolor="#ebebeb" strokeweight="0"/>
                <v:rect id="Rectangle 129" o:spid="_x0000_s1154" style="position:absolute;left:913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" fillcolor="#ededed" strokecolor="#ededed" strokeweight="0"/>
                <v:rect id="Rectangle 130" o:spid="_x0000_s1155" style="position:absolute;left:921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" fillcolor="#efefef" strokecolor="#efefef" strokeweight="0"/>
                <v:rect id="Rectangle 131" o:spid="_x0000_s1156" style="position:absolute;left:928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" fillcolor="#f1f1f1" strokecolor="#f1f1f1" strokeweight="0"/>
                <v:rect id="Rectangle 132" o:spid="_x0000_s1157" style="position:absolute;left:936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" fillcolor="#f3f3f3" strokecolor="#f3f3f3" strokeweight="0"/>
                <v:rect id="Rectangle 133" o:spid="_x0000_s1158" style="position:absolute;left:943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" fillcolor="#f5f5f5" strokecolor="#f5f5f5" strokeweight="0"/>
                <v:rect id="Rectangle 134" o:spid="_x0000_s1159" style="position:absolute;left:9516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" fillcolor="#f7f7f7" strokecolor="#f7f7f7" strokeweight="0"/>
                <v:rect id="Rectangle 135" o:spid="_x0000_s1160" style="position:absolute;left:959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" fillcolor="#f9f9f9" strokecolor="#f9f9f9" strokeweight="0"/>
                <v:rect id="Rectangle 136" o:spid="_x0000_s1161" style="position:absolute;left:967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" fillcolor="#fbfbfb" strokecolor="#fbfbfb" strokeweight="0"/>
                <v:rect id="Rectangle 137" o:spid="_x0000_s1162" style="position:absolute;left:974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" fillcolor="#fdfdfd" strokecolor="#fdfdfd" strokeweight="0"/>
                <v:rect id="Rectangle 138" o:spid="_x0000_s1163" style="position:absolute;left:3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" fillcolor="black" strokeweight="0"/>
                <v:rect id="Rectangle 139" o:spid="_x0000_s1164" style="position:absolute;left:81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" fillcolor="#020202" strokecolor="#020202" strokeweight="0"/>
                <v:rect id="Rectangle 140" o:spid="_x0000_s1165" style="position:absolute;left:156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" fillcolor="#040404" strokecolor="#040404" strokeweight="0"/>
                <v:rect id="Rectangle 141" o:spid="_x0000_s1166" style="position:absolute;left:234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" fillcolor="#060606" strokecolor="#060606" strokeweight="0"/>
                <v:rect id="Rectangle 142" o:spid="_x0000_s1167" style="position:absolute;left:309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" fillcolor="#080808" strokecolor="#080808" strokeweight="0"/>
                <v:rect id="Rectangle 143" o:spid="_x0000_s1168" style="position:absolute;left:388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" fillcolor="#0a0a0a" strokecolor="#0a0a0a" strokeweight="0"/>
                <v:rect id="Rectangle 144" o:spid="_x0000_s1169" style="position:absolute;left:463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" fillcolor="#0c0c0c" strokecolor="#0c0c0c" strokeweight="0"/>
                <v:rect id="Rectangle 145" o:spid="_x0000_s1170" style="position:absolute;left:541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" fillcolor="#0e0e0e" strokecolor="#0e0e0e" strokeweight="0"/>
                <v:rect id="Rectangle 146" o:spid="_x0000_s1171" style="position:absolute;left:616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" fillcolor="#101010" strokecolor="#101010" strokeweight="0"/>
                <v:rect id="Rectangle 147" o:spid="_x0000_s1172" style="position:absolute;left:694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" fillcolor="#121212" strokecolor="#121212" strokeweight="0"/>
                <v:rect id="Rectangle 148" o:spid="_x0000_s1173" style="position:absolute;left:769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" fillcolor="#141414" strokecolor="#141414" strokeweight="0"/>
                <v:rect id="Rectangle 149" o:spid="_x0000_s1174" style="position:absolute;left:847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" fillcolor="#161616" strokecolor="#161616" strokeweight="0"/>
                <v:rect id="Rectangle 150" o:spid="_x0000_s1175" style="position:absolute;left:922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" fillcolor="#181818" strokecolor="#181818" strokeweight="0"/>
                <v:rect id="Rectangle 151" o:spid="_x0000_s1176" style="position:absolute;left:100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" fillcolor="#1a1a1a" strokecolor="#1a1a1a" strokeweight="0"/>
                <v:rect id="Rectangle 152" o:spid="_x0000_s1177" style="position:absolute;left:1078;top:178;width:76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" fillcolor="#1c1c1c" strokecolor="#1c1c1c" strokeweight="0"/>
                <v:rect id="Rectangle 153" o:spid="_x0000_s1178" style="position:absolute;left:115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" fillcolor="#1e1e1e" strokecolor="#1e1e1e" strokeweight="0"/>
                <v:rect id="Rectangle 154" o:spid="_x0000_s1179" style="position:absolute;left:1232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" fillcolor="#202020" strokecolor="#202020" strokeweight="0"/>
                <v:rect id="Rectangle 155" o:spid="_x0000_s1180" style="position:absolute;left:1307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" fillcolor="#222" strokecolor="#222" strokeweight="0"/>
                <v:rect id="Rectangle 156" o:spid="_x0000_s1181" style="position:absolute;left:1385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" fillcolor="#242424" strokecolor="#242424" strokeweight="0"/>
                <v:rect id="Rectangle 157" o:spid="_x0000_s1182" style="position:absolute;left:146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" fillcolor="#262626" strokecolor="#262626" strokeweight="0"/>
                <v:rect id="Rectangle 158" o:spid="_x0000_s1183" style="position:absolute;left:1538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" fillcolor="#282828" strokecolor="#282828" strokeweight="0"/>
                <v:rect id="Rectangle 159" o:spid="_x0000_s1184" style="position:absolute;left:1613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" fillcolor="#2a2a2a" strokecolor="#2a2a2a" strokeweight="0"/>
                <v:rect id="Rectangle 160" o:spid="_x0000_s1185" style="position:absolute;left:1691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" fillcolor="#2c2c2c" strokecolor="#2c2c2c" strokeweight="0"/>
                <v:rect id="Rectangle 161" o:spid="_x0000_s1186" style="position:absolute;left:1766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" fillcolor="#2e2e2e" strokecolor="#2e2e2e" strokeweight="0"/>
                <v:rect id="Rectangle 162" o:spid="_x0000_s1187" style="position:absolute;left:1844;top:178;width:76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" fillcolor="#303030" strokecolor="#303030" strokeweight="0"/>
                <v:rect id="Rectangle 163" o:spid="_x0000_s1188" style="position:absolute;left:192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" fillcolor="#323232" strokecolor="#323232" strokeweight="0"/>
                <v:rect id="Rectangle 164" o:spid="_x0000_s1189" style="position:absolute;left:199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" fillcolor="#343434" strokecolor="#343434" strokeweight="0"/>
                <v:rect id="Rectangle 165" o:spid="_x0000_s1190" style="position:absolute;left:207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" fillcolor="#363636" strokecolor="#363636" strokeweight="0"/>
                <v:rect id="Rectangle 166" o:spid="_x0000_s1191" style="position:absolute;left:2151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" fillcolor="#383838" strokecolor="#383838" strokeweight="0"/>
                <v:rect id="Rectangle 167" o:spid="_x0000_s1192" style="position:absolute;left:2229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" fillcolor="#3a3a3a" strokecolor="#3a3a3a" strokeweight="0"/>
                <v:rect id="Rectangle 168" o:spid="_x0000_s1193" style="position:absolute;left:230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" fillcolor="#3c3c3c" strokecolor="#3c3c3c" strokeweight="0"/>
                <v:rect id="Rectangle 169" o:spid="_x0000_s1194" style="position:absolute;left:2382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" fillcolor="#3e3e3e" strokecolor="#3e3e3e" strokeweight="0"/>
                <v:rect id="Rectangle 170" o:spid="_x0000_s1195" style="position:absolute;left:2457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" fillcolor="#404040" strokecolor="#404040" strokeweight="0"/>
                <v:rect id="Rectangle 171" o:spid="_x0000_s1196" style="position:absolute;left:2535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" fillcolor="#424242" strokecolor="#424242" strokeweight="0"/>
                <v:rect id="Rectangle 172" o:spid="_x0000_s1197" style="position:absolute;left:2610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" fillcolor="#444" strokecolor="#444" strokeweight="0"/>
                <v:rect id="Rectangle 173" o:spid="_x0000_s1198" style="position:absolute;left:2689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" fillcolor="#464646" strokecolor="#464646" strokeweight="0"/>
                <v:rect id="Rectangle 174" o:spid="_x0000_s1199" style="position:absolute;left:276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" fillcolor="#484848" strokecolor="#484848" strokeweight="0"/>
                <v:rect id="Rectangle 175" o:spid="_x0000_s1200" style="position:absolute;left:2842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" fillcolor="#4a4a4a" strokecolor="#4a4a4a" strokeweight="0"/>
                <v:rect id="Rectangle 176" o:spid="_x0000_s1201" style="position:absolute;left:2917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" fillcolor="#4c4c4c" strokecolor="#4c4c4c" strokeweight="0"/>
                <v:rect id="Rectangle 177" o:spid="_x0000_s1202" style="position:absolute;left:2995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" fillcolor="#4e4e4e" strokecolor="#4e4e4e" strokeweight="0"/>
                <v:rect id="Rectangle 178" o:spid="_x0000_s1203" style="position:absolute;left:3073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" fillcolor="#505050" strokecolor="#505050" strokeweight="0"/>
                <v:rect id="Rectangle 179" o:spid="_x0000_s1204" style="position:absolute;left:314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" fillcolor="#525252" strokecolor="#525252" strokeweight="0"/>
                <v:rect id="Rectangle 180" o:spid="_x0000_s1205" style="position:absolute;left:322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" fillcolor="#545454" strokecolor="#545454" strokeweight="0"/>
                <v:rect id="Rectangle 181" o:spid="_x0000_s1206" style="position:absolute;left:3301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" fillcolor="#565656" strokecolor="#565656" strokeweight="0"/>
                <v:rect id="Rectangle 182" o:spid="_x0000_s1207" style="position:absolute;left:3379;top:178;width:76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" fillcolor="#585858" strokecolor="#585858" strokeweight="0"/>
                <v:rect id="Rectangle 183" o:spid="_x0000_s1208" style="position:absolute;left:3455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" fillcolor="#5a5a5a" strokecolor="#5a5a5a" strokeweight="0"/>
                <v:rect id="Rectangle 184" o:spid="_x0000_s1209" style="position:absolute;left:3533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" fillcolor="#5c5c5c" strokecolor="#5c5c5c" strokeweight="0"/>
                <v:rect id="Rectangle 185" o:spid="_x0000_s1210" style="position:absolute;left:360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" fillcolor="#5e5e5e" strokecolor="#5e5e5e" strokeweight="0"/>
                <v:rect id="Rectangle 186" o:spid="_x0000_s1211" style="position:absolute;left:368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" fillcolor="#606060" strokecolor="#606060" strokeweight="0"/>
                <v:rect id="Rectangle 187" o:spid="_x0000_s1212" style="position:absolute;left:3761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" fillcolor="#626262" strokecolor="#626262" strokeweight="0"/>
                <v:rect id="Rectangle 188" o:spid="_x0000_s1213" style="position:absolute;left:3839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" fillcolor="#646464" strokecolor="#646464" strokeweight="0"/>
                <v:rect id="Rectangle 189" o:spid="_x0000_s1214" style="position:absolute;left:391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" fillcolor="#666" strokecolor="#666" strokeweight="0"/>
                <v:rect id="Rectangle 190" o:spid="_x0000_s1215" style="position:absolute;left:3992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" fillcolor="#686868" strokecolor="#686868" strokeweight="0"/>
                <v:rect id="Rectangle 191" o:spid="_x0000_s1216" style="position:absolute;left:4070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" fillcolor="#6a6a6a" strokecolor="#6a6a6a" strokeweight="0"/>
                <v:rect id="Rectangle 192" o:spid="_x0000_s1217" style="position:absolute;left:4145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" fillcolor="#6c6c6c" strokecolor="#6c6c6c" strokeweight="0"/>
                <v:rect id="Rectangle 193" o:spid="_x0000_s1218" style="position:absolute;left:4224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" fillcolor="#6e6e6e" strokecolor="#6e6e6e" strokeweight="0"/>
                <v:rect id="Rectangle 194" o:spid="_x0000_s1219" style="position:absolute;left:4299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" fillcolor="#707070" strokecolor="#707070" strokeweight="0"/>
                <v:rect id="Rectangle 195" o:spid="_x0000_s1220" style="position:absolute;left:4377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" fillcolor="#727272" strokecolor="#727272" strokeweight="0"/>
                <v:rect id="Rectangle 196" o:spid="_x0000_s1221" style="position:absolute;left:4452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" fillcolor="#747474" strokecolor="#747474" strokeweight="0"/>
                <v:rect id="Rectangle 197" o:spid="_x0000_s1222" style="position:absolute;left:4530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" fillcolor="#767676" strokecolor="#767676" strokeweight="0"/>
                <v:rect id="Rectangle 198" o:spid="_x0000_s1223" style="position:absolute;left:4605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" fillcolor="#787878" strokecolor="#787878" strokeweight="0"/>
                <v:rect id="Rectangle 199" o:spid="_x0000_s1224" style="position:absolute;left:4683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" fillcolor="#7a7a7a" strokecolor="#7a7a7a" strokeweight="0"/>
                <v:rect id="Rectangle 200" o:spid="_x0000_s1225" style="position:absolute;left:475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" fillcolor="#7c7c7c" strokecolor="#7c7c7c" strokeweight="0"/>
                <v:rect id="Rectangle 201" o:spid="_x0000_s1226" style="position:absolute;left:483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" fillcolor="#7e7e7e" strokecolor="#7e7e7e" strokeweight="0"/>
                <v:rect id="Rectangle 202" o:spid="_x0000_s1227" style="position:absolute;left:4911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" fillcolor="#7f7f7f" strokecolor="#7f7f7f" strokeweight="0"/>
                <v:rect id="Rectangle 203" o:spid="_x0000_s1228" style="position:absolute;left:499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" fillcolor="#818181" strokecolor="#818181" strokeweight="0"/>
              </v:group>
              <v:rect id="Rectangle 205" o:spid="_x0000_s1229" style="position:absolute;left:32181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" fillcolor="#838383" strokecolor="#838383" strokeweight="0"/>
              <v:rect id="Rectangle 206" o:spid="_x0000_s1230" style="position:absolute;left:32658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" fillcolor="#858585" strokecolor="#858585" strokeweight="0"/>
              <v:rect id="Rectangle 207" o:spid="_x0000_s1231" style="position:absolute;left:3315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" fillcolor="#878787" strokecolor="#878787" strokeweight="0"/>
              <v:rect id="Rectangle 208" o:spid="_x0000_s1232" style="position:absolute;left:3362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" fillcolor="#898989" strokecolor="#898989" strokeweight="0"/>
              <v:rect id="Rectangle 209" o:spid="_x0000_s1233" style="position:absolute;left:34124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" fillcolor="#8b8b8b" strokecolor="#8b8b8b" strokeweight="0"/>
              <v:rect id="Rectangle 210" o:spid="_x0000_s1234" style="position:absolute;left:34601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" fillcolor="#8d8d8d" strokecolor="#8d8d8d" strokeweight="0"/>
              <v:rect id="Rectangle 211" o:spid="_x0000_s1235" style="position:absolute;left:35096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" fillcolor="#8f8f8f" strokecolor="#8f8f8f" strokeweight="0"/>
              <v:rect id="Rectangle 212" o:spid="_x0000_s1236" style="position:absolute;left:35572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" fillcolor="#919191" strokecolor="#919191" strokeweight="0"/>
              <v:rect id="Rectangle 213" o:spid="_x0000_s1237" style="position:absolute;left:36068;top:1130;width:48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" fillcolor="#939393" strokecolor="#939393" strokeweight="0"/>
              <v:rect id="Rectangle 214" o:spid="_x0000_s1238" style="position:absolute;left:3655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" fillcolor="#959595" strokecolor="#959595" strokeweight="0"/>
              <v:rect id="Rectangle 215" o:spid="_x0000_s1239" style="position:absolute;left:37045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" fillcolor="#979797" strokecolor="#979797" strokeweight="0"/>
              <v:rect id="Rectangle 216" o:spid="_x0000_s1240" style="position:absolute;left:37541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" fillcolor="#999" strokecolor="#999" strokeweight="0"/>
              <v:rect id="Rectangle 217" o:spid="_x0000_s1241" style="position:absolute;left:38017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" fillcolor="#9b9b9b" strokecolor="#9b9b9b" strokeweight="0"/>
              <v:rect id="Rectangle 218" o:spid="_x0000_s1242" style="position:absolute;left:38512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" fillcolor="#9d9d9d" strokecolor="#9d9d9d" strokeweight="0"/>
              <v:rect id="Rectangle 219" o:spid="_x0000_s1243" style="position:absolute;left:3898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" fillcolor="#9f9f9f" strokecolor="#9f9f9f" strokeweight="0"/>
              <v:rect id="Rectangle 220" o:spid="_x0000_s1244" style="position:absolute;left:3948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" fillcolor="#a1a1a1" strokecolor="#a1a1a1" strokeweight="0"/>
              <v:rect id="Rectangle 221" o:spid="_x0000_s1245" style="position:absolute;left:3996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" fillcolor="#a3a3a3" strokecolor="#a3a3a3" strokeweight="0"/>
              <v:rect id="Rectangle 222" o:spid="_x0000_s1246" style="position:absolute;left:40455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" fillcolor="#a5a5a5" strokecolor="#a5a5a5" strokeweight="0"/>
              <v:rect id="Rectangle 223" o:spid="_x0000_s1247" style="position:absolute;left:40932;top:1130;width:501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" fillcolor="#a7a7a7" strokecolor="#a7a7a7" strokeweight="0"/>
              <v:rect id="Rectangle 224" o:spid="_x0000_s1248" style="position:absolute;left:41433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" fillcolor="#a9a9a9" strokecolor="#a9a9a9" strokeweight="0"/>
              <v:rect id="Rectangle 225" o:spid="_x0000_s1249" style="position:absolute;left:4191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" fillcolor="#ababab" strokecolor="#ababab" strokeweight="0"/>
              <v:rect id="Rectangle 226" o:spid="_x0000_s1250" style="position:absolute;left:42405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" fillcolor="#adadad" strokecolor="#adadad" strokeweight="0"/>
              <v:rect id="Rectangle 227" o:spid="_x0000_s1251" style="position:absolute;left:42881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" fillcolor="#afafaf" strokecolor="#afafaf" strokeweight="0"/>
              <v:rect id="Rectangle 228" o:spid="_x0000_s1252" style="position:absolute;left:43376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" fillcolor="#b1b1b1" strokecolor="#b1b1b1" strokeweight="0"/>
              <v:rect id="Rectangle 229" o:spid="_x0000_s1253" style="position:absolute;left:43872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" fillcolor="#b3b3b3" strokecolor="#b3b3b3" strokeweight="0"/>
              <v:rect id="Rectangle 230" o:spid="_x0000_s1254" style="position:absolute;left:44348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" fillcolor="#b5b5b5" strokecolor="#b5b5b5" strokeweight="0"/>
              <v:rect id="Rectangle 231" o:spid="_x0000_s1255" style="position:absolute;left:4484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" fillcolor="#b7b7b7" strokecolor="#b7b7b7" strokeweight="0"/>
              <v:rect id="Rectangle 232" o:spid="_x0000_s1256" style="position:absolute;left:45319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" fillcolor="#b9b9b9" strokecolor="#b9b9b9" strokeweight="0"/>
              <v:rect id="Rectangle 233" o:spid="_x0000_s1257" style="position:absolute;left:45815;top:1130;width:48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" fillcolor="#bbb" strokecolor="#bbb" strokeweight="0"/>
              <v:rect id="Rectangle 234" o:spid="_x0000_s1258" style="position:absolute;left:46297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" fillcolor="#bdbdbd" strokecolor="#bdbdbd" strokeweight="0"/>
              <v:rect id="Rectangle 235" o:spid="_x0000_s1259" style="position:absolute;left:4679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" fillcolor="#bfbfbf" strokecolor="#bfbfbf" strokeweight="0"/>
              <v:rect id="Rectangle 236" o:spid="_x0000_s1260" style="position:absolute;left:4726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" fillcolor="#c1c1c1" strokecolor="#c1c1c1" strokeweight="0"/>
              <v:rect id="Rectangle 237" o:spid="_x0000_s1261" style="position:absolute;left:4776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" fillcolor="#c3c3c3" strokecolor="#c3c3c3" strokeweight="0"/>
              <v:rect id="Rectangle 238" o:spid="_x0000_s1262" style="position:absolute;left:48240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" fillcolor="#c5c5c5" strokecolor="#c5c5c5" strokeweight="0"/>
              <v:rect id="Rectangle 239" o:spid="_x0000_s1263" style="position:absolute;left:48736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" fillcolor="#c7c7c7" strokecolor="#c7c7c7" strokeweight="0"/>
              <v:rect id="Rectangle 240" o:spid="_x0000_s1264" style="position:absolute;left:49212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" fillcolor="#c9c9c9" strokecolor="#c9c9c9" strokeweight="0"/>
              <v:rect id="Rectangle 241" o:spid="_x0000_s1265" style="position:absolute;left:49707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" fillcolor="#cbcbcb" strokecolor="#cbcbcb" strokeweight="0"/>
              <v:rect id="Rectangle 242" o:spid="_x0000_s1266" style="position:absolute;left:5020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" fillcolor="#cdcdcd" strokecolor="#cdcdcd" strokeweight="0"/>
              <v:rect id="Rectangle 243" o:spid="_x0000_s1267" style="position:absolute;left:50679;top:1130;width:50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" fillcolor="#cfcfcf" strokecolor="#cfcfcf" strokeweight="0"/>
              <v:rect id="Rectangle 244" o:spid="_x0000_s1268" style="position:absolute;left:51181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" fillcolor="#d1d1d1" strokecolor="#d1d1d1" strokeweight="0"/>
              <v:rect id="Rectangle 245" o:spid="_x0000_s1269" style="position:absolute;left:51657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" fillcolor="#d3d3d3" strokecolor="#d3d3d3" strokeweight="0"/>
              <v:rect id="Rectangle 246" o:spid="_x0000_s1270" style="position:absolute;left:52152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" fillcolor="#d5d5d5" strokecolor="#d5d5d5" strokeweight="0"/>
              <v:rect id="Rectangle 247" o:spid="_x0000_s1271" style="position:absolute;left:52628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" fillcolor="#d7d7d7" strokecolor="#d7d7d7" strokeweight="0"/>
              <v:rect id="Rectangle 248" o:spid="_x0000_s1272" style="position:absolute;left:5312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" fillcolor="#d9d9d9" strokecolor="#d9d9d9" strokeweight="0"/>
              <v:rect id="Rectangle 249" o:spid="_x0000_s1273" style="position:absolute;left:5360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" fillcolor="#dbdbdb" strokecolor="#dbdbdb" strokeweight="0"/>
              <v:rect id="Rectangle 250" o:spid="_x0000_s1274" style="position:absolute;left:54095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" fillcolor="#ddd" strokecolor="#ddd" strokeweight="0"/>
              <v:rect id="Rectangle 251" o:spid="_x0000_s1275" style="position:absolute;left:54571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" fillcolor="#dfdfdf" strokecolor="#dfdfdf" strokeweight="0"/>
              <v:rect id="Rectangle 252" o:spid="_x0000_s1276" style="position:absolute;left:55067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" fillcolor="#e1e1e1" strokecolor="#e1e1e1" strokeweight="0"/>
              <v:rect id="Rectangle 253" o:spid="_x0000_s1277" style="position:absolute;left:55543;top:1130;width:50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" fillcolor="#e3e3e3" strokecolor="#e3e3e3" strokeweight="0"/>
              <v:rect id="Rectangle 254" o:spid="_x0000_s1278" style="position:absolute;left:56045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" fillcolor="#e5e5e5" strokecolor="#e5e5e5" strokeweight="0"/>
              <v:rect id="Rectangle 255" o:spid="_x0000_s1279" style="position:absolute;left:56540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" fillcolor="#e7e7e7" strokecolor="#e7e7e7" strokeweight="0"/>
              <v:rect id="Rectangle 256" o:spid="_x0000_s1280" style="position:absolute;left:57016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" fillcolor="#e9e9e9" strokecolor="#e9e9e9" strokeweight="0"/>
              <v:rect id="Rectangle 257" o:spid="_x0000_s1281" style="position:absolute;left:57511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" fillcolor="#ebebeb" strokecolor="#ebebeb" strokeweight="0"/>
              <v:rect id="Rectangle 258" o:spid="_x0000_s1282" style="position:absolute;left:57988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" fillcolor="#ededed" strokecolor="#ededed" strokeweight="0"/>
              <v:rect id="Rectangle 259" o:spid="_x0000_s1283" style="position:absolute;left:5848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" fillcolor="#efefef" strokecolor="#efefef" strokeweight="0"/>
              <v:rect id="Rectangle 260" o:spid="_x0000_s1284" style="position:absolute;left:58959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" fillcolor="#f1f1f1" strokecolor="#f1f1f1" strokeweight="0"/>
              <v:rect id="Rectangle 261" o:spid="_x0000_s1285" style="position:absolute;left:59455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" fillcolor="#f3f3f3" strokecolor="#f3f3f3" strokeweight="0"/>
              <v:rect id="Rectangle 262" o:spid="_x0000_s1286" style="position:absolute;left:59931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" fillcolor="#f5f5f5" strokecolor="#f5f5f5" strokeweight="0"/>
              <v:rect id="Rectangle 263" o:spid="_x0000_s1287" style="position:absolute;left:60426;top:1130;width:483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" fillcolor="#f7f7f7" strokecolor="#f7f7f7" strokeweight="0"/>
              <v:rect id="Rectangle 264" o:spid="_x0000_s1288" style="position:absolute;left:6090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" fillcolor="#f9f9f9" strokecolor="#f9f9f9" strokeweight="0"/>
              <v:rect id="Rectangle 265" o:spid="_x0000_s1289" style="position:absolute;left:6140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" fillcolor="#fbfbfb" strokecolor="#fbfbfb" strokeweight="0"/>
              <v:rect id="Rectangle 266" o:spid="_x0000_s1290" style="position:absolute;left:61880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" fillcolor="#fdfdfd" strokecolor="#fdfdfd" strokeweight="0"/>
              <v:rect id="Rectangle 267" o:spid="_x0000_s1291" style="position:absolute;left:19;top:8743;width:62833;height: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" fillcolor="#7f7f7f" strokecolor="#7f7f7f" strokeweight="0"/>
              <v:shape id="Freeform 268" o:spid="_x0000_s1292" style="position:absolute;left:15735;top:3390;width:19228;height:3702;visibility:visible;mso-wrap-style:square;v-text-anchor:top" coordsize="3028,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" path="m102,46r27,3l153,58r15,12l180,82r9,15l199,121r3,27l199,179r-10,24l174,224r-21,15l126,251r-27,3l69,251,42,239,21,218,6,188,,148,3,121,12,97,21,82,33,70,48,61,75,49r27,-3xm102,61r-12,l72,67r-6,6l57,79r-6,6l39,103r-6,21l30,151r3,25l39,200r6,12l54,221r9,6l87,239r27,l126,236r18,-12l162,197r6,-24l171,148r-3,-24l162,100,150,82,138,70r-9,-6l117,61r-15,xm232,61r,-12l304,49r39,3l370,55r27,12l418,88r12,30l436,151r-3,25l427,197r-18,27l403,230r-15,9l370,245r-18,3l232,248r,-12l241,236r3,3l247,239r6,-6l256,233r,-163l253,64r-3,-3l232,61xm283,233r66,l361,230r9,-3l379,221r9,-9l394,200r6,-15l403,176r3,-13l406,148r-3,-18l400,115,394,97,373,76r-9,-3l340,67r-6,-3l283,64r,169xm451,49r72,l523,61r-15,l508,64r-3,l505,67r-3,l502,73r3,6l559,218,613,79r,-6l616,70r,-3l613,64r-6,-3l595,61r,-12l655,49r,12l646,61r-6,6l637,67r-6,12l565,248r-21,l475,79r,-3l472,73r,-6l469,67r-3,-3l463,64r-3,-3l451,61r,-12xm745,49r75,l820,61r-15,l802,64r-3,l799,67r-3,l796,200r-3,12l787,221r-6,6l778,233r-6,6l763,245r-12,6l739,254r-15,l694,251,673,236r-9,-6l658,221r-3,-9l655,194r3,-3l658,185r9,-9l673,176r3,3l682,182r3,6l685,206r-3,3l682,215r3,6l691,224r3,6l700,233r9,3l730,236r18,-6l757,224r6,-9l766,209r3,-9l769,70r-3,l766,67r-6,-6l745,61r,-12xm844,49r163,l1028,103r-15,3l1007,94r-3,-9l992,73,974,67r-3,l965,64r-67,l898,139r33,l937,136r15,-15l952,103r16,l968,191r-16,l952,167r-3,-4l949,160r-3,l940,157r-6,-6l898,151r,82l965,233r27,-9l1001,218r6,-9l1016,197r9,-15l1037,188r-24,60l844,248r,-12l865,236r3,-3l868,230r3,-6l871,73r-3,-6l868,64r-6,l862,61r-18,l844,49xm1061,43r9,l1073,49r120,l1196,43r9,l1226,100r-12,6l1208,94r-6,-9l1199,79r-6,-6l1184,67r-12,-3l1148,64r,169l1151,233r,3l1172,236r,12l1094,248r,-12l1115,236r,-3l1118,230r,-6l1121,221r,-154l1118,67r,-3l1091,64r-6,3l1076,73r-15,15l1058,97r-6,9l1040,100r21,-57xm1238,49r60,l1388,200r,-127l1379,64r-6,-3l1364,61r,-12l1430,49r,12l1415,61r,3l1406,73r,175l1388,248,1280,70r,160l1283,230r,3l1286,233r,3l1304,236r,12l1238,248r,-12l1253,236r3,-3l1259,233r,-3l1262,224r,-154l1259,67r,-3l1256,64r-3,-3l1238,61r,-12xm1451,49r78,l1529,61r-18,l1511,64r-9,9l1502,227r3,3l1505,233r3,l1511,236r18,l1529,248r-78,l1451,236r18,l1472,233r3,l1475,70r-6,-6l1463,61r-12,l1451,49xm1712,49r10,l1740,115r-12,6l1722,109r-3,-9l1712,94r-3,-6l1703,79r-6,-6l1688,70r-9,-6l1670,61r-24,l1622,73r-9,6l1607,85r-12,18l1589,115r-3,15l1586,148r3,25l1595,194r6,9l1616,218r18,12l1652,236r18,l1679,233r12,-3l1700,224r25,-18l1734,194r12,9l1737,215r-9,9l1709,236r-6,6l1694,245r-12,6l1667,254r-12,l1625,251r-24,-12l1580,218r-15,-21l1559,176r-3,-25l1559,121r9,-24l1577,82r12,-12l1604,61r24,-12l1655,46r12,l1682,49r12,6l1706,64r6,-15xm1658,34l1616,6r6,-6l1658,13,1697,r3,6l1658,34xm1770,49r78,l1848,61r-12,l1830,64r-6,6l1824,73r-3,3l1821,157r75,-78l1905,70r,-6l1902,64r,-3l1887,61r,-12l1959,49r,12l1947,61r-3,3l1938,64r-3,3l1932,67r-66,66l1929,215r3,6l1944,233r6,3l1968,236r,12l1881,248r,-12l1902,236r,-6l1899,227r-6,-12l1848,151r-27,28l1821,224r3,3l1824,230r3,3l1827,236r21,l1848,248r-78,l1770,236r18,l1791,233r3,l1794,230r3,-3l1797,70r-6,-6l1788,64r,-3l1770,61r,-12xm1977,49r78,l2055,61r-12,l2037,64r-6,6l2031,73r-3,6l2028,221r3,6l2031,230r6,6l2055,236r,12l1977,248r,-12l1995,236r3,-3l2001,233r,-3l2004,227r,-157l2001,70r-6,-6l1995,61r-18,l1977,49xm2172,49r75,l2247,61r-12,l2229,64r-3,l2226,67r-3,l2223,188r3,12l2229,209r6,9l2247,227r9,6l2265,236r24,l2298,233r27,-18l2328,206r3,-6l2331,194r3,-12l2334,76r-3,-6l2331,67r-6,-6l2310,61r,-12l2376,49r,12l2364,61r-6,3l2352,70r,121l2349,206r-6,12l2337,227r-9,9l2316,242r-9,6l2295,251r-9,3l2262,254r-9,-3l2241,248r-9,-6l2220,236r-9,-9l2199,209r-3,-12l2196,70r-3,l2193,67r-3,-3l2184,61r-12,l2172,49xm2400,49r124,l2548,55r9,3l2572,73r6,12l2581,100r-3,12l2572,127r-6,9l2560,142r-9,3l2539,151r-12,3l2512,154r51,64l2569,224r,3l2572,227r9,9l2599,236r,12l2554,248r-75,-94l2454,154r,79l2457,233r3,3l2475,236r,12l2400,248r,-12l2421,236r3,-3l2424,230r3,l2427,70r-3,l2424,67r-3,-3l2415,61r-15,l2400,49xm2454,64r,75l2518,139r6,-3l2530,136r6,-3l2539,127r3,-3l2545,118r3,-3l2551,109r,-9l2545,82r-3,-6l2536,73r-3,-3l2527,67r-9,-3l2506,64r-52,xm2614,49r159,l2794,103r-15,3l2776,94r-6,-9l2758,73r-18,-6l2737,67r-6,-3l2665,64r,75l2698,139r6,-3l2719,121r,-18l2734,103r,88l2719,191r,-24l2716,163r,-3l2713,160r-3,-3l2704,154r-3,-3l2665,151r,82l2734,233r9,-3l2749,227r9,-3l2767,218r6,-9l2782,197r9,-15l2803,188r-24,60l2614,248r,-12l2632,236r3,-3l2635,230r3,-6l2638,73r-3,-6l2635,64r-6,l2629,61r-15,l2614,49xm2824,61r,-12l2893,49r42,3l2962,55r24,12l2998,76r9,12l3022,118r6,33l3025,176r-6,21l3001,224r-27,18l2962,245r-18,3l2824,248r,-12l2830,236r3,3l2839,239r9,-9l2848,70r-9,-9l2824,61xm2875,233r63,l2956,227r3,l2968,224r12,-12l2986,200r6,-15l2995,176r3,-13l2998,148r-3,-18l2992,115r-6,-12l2977,91r-6,-9l2965,76r-9,-3l2950,70r-9,-3l2929,67r-3,-3l2875,64r,169xm307,372r9,l316,381r123,l439,372r12,l472,432r-12,3l448,417,430,399r-6,-3l415,393r-18,l394,396r-3,l391,553r3,6l394,562r6,6l418,568r,12l340,580r,-12l355,568r3,-3l364,562r,-166l361,396r,-3l346,393r-6,3l337,396r-6,3l313,411r-9,12l298,435r-12,-3l307,372xm484,381r162,l664,432r-12,6l649,429r-6,-6l640,417,628,405r-12,-6l613,399r-6,-3l535,396r,72l571,468r9,-3l583,459r6,-6l589,432r15,l604,520r-15,l589,499r-3,-3l583,490r-6,-3l574,484r-39,l535,562r3,l538,565r54,l604,562r9,l619,559r9,-3l637,550r6,-9l652,529r9,-15l673,517r-21,63l484,580r,-12l502,568r6,-6l508,399r-3,l499,393r-15,l484,381xm766,381r24,l853,547r3,12l862,565r6,3l877,568r,12l808,580r,-12l817,568r6,-3l826,565r,-12l823,544,808,505r-72,l721,550r-3,6l718,562r3,l721,565r3,l724,568r15,l739,580r-60,l679,568r6,l691,565r6,l697,562r3,-6l706,547,766,381xm742,493r63,l772,405r-30,88xm1142,381r12,l1169,441r-12,6l1151,432r-9,-9l1136,411r-18,-12l1100,393r-9,l1070,396r-15,6l1040,417r-15,27l1019,477r,19l1022,511r12,24l1049,550r9,6l1082,568r12,l1130,559r6,-6l1139,547r6,-6l1145,502r-9,-9l1130,493r-6,-3l1115,490r,-13l1196,477r,13l1184,490r-3,3l1175,493r,6l1172,499r,81l1157,580r-6,-18l1136,571r-12,6l1112,580r-15,3l1085,583r-27,-3l1037,571r-21,-18l995,523r-6,-42l995,438r21,-33l1049,384r36,-6l1106,378r18,6l1130,390r9,3l1142,381xm1295,381r24,l1379,547r3,12l1391,568r12,l1403,580r-69,l1334,568r15,l1349,565r3,l1352,553r-3,-9l1337,505r-72,l1247,550r,15l1250,565r3,3l1265,568r,12l1208,580r,-12l1217,568r3,-3l1223,565r3,-3l1226,559r6,-12l1295,381xm1268,493r63,l1301,405r-33,88xm1424,372r9,l1433,381r123,l1556,372r12,l1589,432r-12,3l1565,417r-18,-18l1541,396r-9,-3l1514,393r-3,3l1508,396r,157l1511,559r,3l1517,568r18,l1535,580r-78,l1457,568r15,l1475,565r6,-3l1481,396r-3,l1478,393r-15,l1457,396r-3,l1448,399r-18,12l1421,423r-6,12l1403,432r21,-60xm1604,372r9,l1616,381r121,l1740,372r9,l1770,432r-12,3l1746,411r-9,-6l1731,399r-19,-6l1694,393r,3l1691,396r,166l1694,562r,3l1697,568r18,l1715,580r-78,l1637,568r18,l1658,565r3,l1661,562r3,-3l1664,396r-3,l1658,393r-6,l1628,399r-18,12l1604,417r-3,9l1595,435r-12,-3l1604,372xm1782,381r162,l1962,432r-12,6l1944,426r-3,-9l1932,408r-12,-6l1917,399r-6,l1905,396r-72,l1833,468r42,l1878,465r6,-3l1887,459r,-6l1890,450r,-18l1902,432r,88l1890,520r,-18l1884,496r-3,-6l1881,487r-3,l1875,484r-42,l1833,559r6,6l1890,565r12,-3l1911,562r6,-3l1926,556r6,-3l1950,535r3,-9l1959,514r12,3l1950,580r-168,l1782,568r18,l1803,565r3,l1806,399r-3,-3l1803,393r-21,l1782,381xm1992,381r129,l2148,390r6,3l2157,399r12,12l2172,420r,21l2169,450r-6,9l2157,465r-18,12l2133,481r-9,l2112,484r-12,l2154,550r3,6l2163,559r3,3l2172,565r3,3l2187,568r,12l2142,580r-72,-96l2046,484r,78l2052,568r18,l2070,580r-78,l1992,568r18,l2013,565r3,l2016,562r3,-6l2019,405r-3,-3l2016,396r-3,l2010,393r-18,l1992,381xm2046,396r,75l2109,471r6,-3l2124,465r6,-3l2139,444r,-24l2136,411r-9,-9l2115,396r-18,l2046,396xe" fillcolor="black" strokeweight="0">
                <v:path arrowok="t" o:connecttype="custom" o:connectlocs="3810,119380;20955,111760;64770,38735;147320,149860;255905,111760;320675,42545;400685,50165;507365,40640;415925,123190;480695,142240;616585,42545;570230,147955;547370,40640;728980,40640;683260,46355;892810,46355;801370,44450;970915,149860;1087120,59690;1026160,138430;1031875,159385;1052830,21590;1209675,40640;1249680,157480;1135380,149860;1287780,50165;1255395,38735;1459230,147955;1491615,130810;1392555,42545;1604645,97790;1524000,149860;1612265,80645;1762760,59690;1722755,101600;1671320,149860;1909445,55880;1825625,147955;1873250,44450;252095,249555;215900,251460;385445,251460;341630,356870;320675,253365;522605,345440;444500,353060;669925,255270;713740,311150;671830,368300;883285,360680;767080,368300;995680,236220;934720,360680;1102995,241935;1039495,368300;1131570,241935;1200150,285750;1223010,353060;1346835,241935;1375410,356870;1282065,353060;1343025,251460" o:connectangles="0,0,0,0,0,0,0,0,0,0,0,0,0,0,0,0,0,0,0,0,0,0,0,0,0,0,0,0,0,0,0,0,0,0,0,0,0,0,0,0,0,0,0,0,0,0,0,0,0,0,0,0,0,0,0,0,0,0,0,0,0,0"/>
                <o:lock v:ext="edit" verticies="t"/>
              </v:shape>
              <v:shape id="Freeform 269" o:spid="_x0000_s1293" style="position:absolute;left:29718;top:5791;width:3340;height:1301;visibility:visible;mso-wrap-style:square;v-text-anchor:top" coordsize="526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" path="m,3r60,l150,151r,-127l147,21r-3,-6l126,15r,-12l192,3r,12l177,15r-6,6l171,24r-3,3l168,202r-18,l42,21r,160l48,187r6,3l66,190r,12l,202,,190r15,l24,181,24,24,21,21,18,15,,15,,3xm216,3r76,l292,15r-19,l270,21r-3,3l267,181r3,3l270,187r3,l273,190r19,l292,202r-76,l216,190r15,l240,181r,-157l237,21r,-3l234,18r,-3l216,15r,-12xm475,3r9,l502,63r-15,6l481,54r-9,-9l466,33r-9,-6l451,21,433,15r-12,l400,18r-15,6l370,39,355,66r-6,33l349,112r6,24l361,145r6,12l373,166r6,6l388,178r24,12l424,190r36,-9l469,175r6,-12l475,160r3,-6l478,130r-3,-6l475,121r-3,-3l466,115r-6,l454,112r-9,l445,99r81,l526,112r-12,l511,115r-3,l505,118r,6l502,130r,72l490,202r-9,-18l472,190r-6,6l457,199r-15,3l430,205r-15,l379,199,346,175,325,145r-6,-42l325,60,349,27,379,6,418,r18,l454,6r9,6l469,15,475,3xe" fillcolor="black" strokeweight="0">
                <v:path arrowok="t" o:connecttype="custom" o:connectlocs="38100,1905;95250,15240;91440,9525;80010,1905;121920,9525;108585,13335;106680,17145;95250,128270;26670,114935;34290,120650;41910,128270;0,120650;15240,114935;13335,13335;0,9525;137160,1905;185420,9525;171450,13335;169545,114935;171450,118745;173355,120650;185420,128270;137160,120650;152400,114935;150495,13335;148590,11430;137160,9525;301625,1905;318770,40005;305435,34290;295910,20955;286385,13335;267335,9525;244475,15240;225425,41910;221615,71120;229235,92075;236855,105410;246380,113030;269240,120650;297815,111125;301625,101600;303530,82550;301625,76835;295910,73025;288290,71120;282575,62865;334010,71120;324485,73025;320675,74930;318770,82550;311150,128270;299720,120650;290195,126365;273050,130175;240665,126365;206375,92075;206375,38100;240665,3810;276860,0;294005,7620;301625,1905" o:connectangles="0,0,0,0,0,0,0,0,0,0,0,0,0,0,0,0,0,0,0,0,0,0,0,0,0,0,0,0,0,0,0,0,0,0,0,0,0,0,0,0,0,0,0,0,0,0,0,0,0,0,0,0,0,0,0,0,0,0,0,0,0,0"/>
                <o:lock v:ext="edit" verticies="t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36803"/>
    <w:multiLevelType w:val="hybridMultilevel"/>
    <w:tmpl w:val="919206CC"/>
    <w:lvl w:ilvl="0" w:tplc="50B232E2">
      <w:start w:val="1344"/>
      <w:numFmt w:val="bullet"/>
      <w:lvlText w:val=""/>
      <w:lvlJc w:val="left"/>
      <w:pPr>
        <w:ind w:left="1125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1A782BEF"/>
    <w:multiLevelType w:val="hybridMultilevel"/>
    <w:tmpl w:val="A3405E00"/>
    <w:lvl w:ilvl="0" w:tplc="0D280A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23A1D"/>
    <w:multiLevelType w:val="hybridMultilevel"/>
    <w:tmpl w:val="7944A1D6"/>
    <w:lvl w:ilvl="0" w:tplc="841210C4">
      <w:start w:val="134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73837"/>
    <w:multiLevelType w:val="hybridMultilevel"/>
    <w:tmpl w:val="EA1AA196"/>
    <w:lvl w:ilvl="0" w:tplc="D930A78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74012795"/>
    <w:multiLevelType w:val="hybridMultilevel"/>
    <w:tmpl w:val="51C8D460"/>
    <w:lvl w:ilvl="0" w:tplc="10D874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E85F9E">
      <w:start w:val="1344"/>
      <w:numFmt w:val="bullet"/>
      <w:lvlText w:val="-"/>
      <w:lvlJc w:val="left"/>
      <w:pPr>
        <w:ind w:left="5040" w:hanging="360"/>
      </w:pPr>
      <w:rPr>
        <w:rFonts w:ascii="Arial" w:eastAsia="Times New Roman" w:hAnsi="Arial" w:cs="Arial" w:hint="default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F22A1D"/>
    <w:multiLevelType w:val="hybridMultilevel"/>
    <w:tmpl w:val="40B01314"/>
    <w:lvl w:ilvl="0" w:tplc="4C468D6E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8A2"/>
    <w:rsid w:val="000008A2"/>
    <w:rsid w:val="00005605"/>
    <w:rsid w:val="00074005"/>
    <w:rsid w:val="000C4E4B"/>
    <w:rsid w:val="001038EA"/>
    <w:rsid w:val="00140A16"/>
    <w:rsid w:val="00147B88"/>
    <w:rsid w:val="001521AF"/>
    <w:rsid w:val="001721AC"/>
    <w:rsid w:val="002075F6"/>
    <w:rsid w:val="0028570B"/>
    <w:rsid w:val="0031489E"/>
    <w:rsid w:val="003308F6"/>
    <w:rsid w:val="003457C0"/>
    <w:rsid w:val="00360958"/>
    <w:rsid w:val="003A1E1B"/>
    <w:rsid w:val="003C6C66"/>
    <w:rsid w:val="003E3398"/>
    <w:rsid w:val="003F3B41"/>
    <w:rsid w:val="004133AB"/>
    <w:rsid w:val="00417134"/>
    <w:rsid w:val="00433725"/>
    <w:rsid w:val="004444AC"/>
    <w:rsid w:val="00445B69"/>
    <w:rsid w:val="00462DB4"/>
    <w:rsid w:val="005119B2"/>
    <w:rsid w:val="00582628"/>
    <w:rsid w:val="005D108C"/>
    <w:rsid w:val="005F1170"/>
    <w:rsid w:val="0062642A"/>
    <w:rsid w:val="00642D55"/>
    <w:rsid w:val="00644C1A"/>
    <w:rsid w:val="00654E7B"/>
    <w:rsid w:val="00672280"/>
    <w:rsid w:val="006830A3"/>
    <w:rsid w:val="00686F5B"/>
    <w:rsid w:val="0069557B"/>
    <w:rsid w:val="006F5F82"/>
    <w:rsid w:val="00707DCB"/>
    <w:rsid w:val="00743289"/>
    <w:rsid w:val="00771558"/>
    <w:rsid w:val="007D619E"/>
    <w:rsid w:val="00805BCC"/>
    <w:rsid w:val="008276DF"/>
    <w:rsid w:val="00863B56"/>
    <w:rsid w:val="008641C8"/>
    <w:rsid w:val="00866458"/>
    <w:rsid w:val="00875264"/>
    <w:rsid w:val="008A6566"/>
    <w:rsid w:val="009265DF"/>
    <w:rsid w:val="00946A17"/>
    <w:rsid w:val="00992784"/>
    <w:rsid w:val="009A140F"/>
    <w:rsid w:val="009C76DE"/>
    <w:rsid w:val="009E3013"/>
    <w:rsid w:val="009F7F8F"/>
    <w:rsid w:val="00A03A19"/>
    <w:rsid w:val="00A41247"/>
    <w:rsid w:val="00A44AE3"/>
    <w:rsid w:val="00A475FD"/>
    <w:rsid w:val="00A57580"/>
    <w:rsid w:val="00A7062B"/>
    <w:rsid w:val="00A96606"/>
    <w:rsid w:val="00B21B38"/>
    <w:rsid w:val="00B62E14"/>
    <w:rsid w:val="00B865B7"/>
    <w:rsid w:val="00B90AAA"/>
    <w:rsid w:val="00BC56F8"/>
    <w:rsid w:val="00BD3CD3"/>
    <w:rsid w:val="00BF45A8"/>
    <w:rsid w:val="00BF53AD"/>
    <w:rsid w:val="00C238A2"/>
    <w:rsid w:val="00C37D9A"/>
    <w:rsid w:val="00C71C07"/>
    <w:rsid w:val="00CB2A23"/>
    <w:rsid w:val="00CD25DC"/>
    <w:rsid w:val="00CE579E"/>
    <w:rsid w:val="00D12F88"/>
    <w:rsid w:val="00D16254"/>
    <w:rsid w:val="00D60AFA"/>
    <w:rsid w:val="00D81F81"/>
    <w:rsid w:val="00D928E2"/>
    <w:rsid w:val="00DA184E"/>
    <w:rsid w:val="00DA3C68"/>
    <w:rsid w:val="00DA6827"/>
    <w:rsid w:val="00DB030A"/>
    <w:rsid w:val="00DB582B"/>
    <w:rsid w:val="00DC2565"/>
    <w:rsid w:val="00DD4625"/>
    <w:rsid w:val="00DF1241"/>
    <w:rsid w:val="00DF5859"/>
    <w:rsid w:val="00EA788E"/>
    <w:rsid w:val="00EC1A8F"/>
    <w:rsid w:val="00ED4E1A"/>
    <w:rsid w:val="00F241C7"/>
    <w:rsid w:val="00F64B40"/>
    <w:rsid w:val="00F65F21"/>
    <w:rsid w:val="00F9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A61682"/>
  <w15:docId w15:val="{2C0BE241-2E6E-4F7E-B294-EEE0C72D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721AC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F241C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241C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62DB4"/>
  </w:style>
  <w:style w:type="paragraph" w:styleId="Tekstbalonia">
    <w:name w:val="Balloon Text"/>
    <w:basedOn w:val="Normal"/>
    <w:link w:val="TekstbaloniaChar"/>
    <w:rsid w:val="008A65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A656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05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isnik\Desktop\memo.dotx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143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 Varaždinu, 29</vt:lpstr>
    </vt:vector>
  </TitlesOfParts>
  <Company>-IVC-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Varaždinu, 29</dc:title>
  <dc:creator>Windows korisnik</dc:creator>
  <cp:lastModifiedBy>Windows korisnik</cp:lastModifiedBy>
  <cp:revision>5</cp:revision>
  <cp:lastPrinted>2017-05-04T14:19:00Z</cp:lastPrinted>
  <dcterms:created xsi:type="dcterms:W3CDTF">2017-05-04T12:08:00Z</dcterms:created>
  <dcterms:modified xsi:type="dcterms:W3CDTF">2017-05-09T13:46:00Z</dcterms:modified>
</cp:coreProperties>
</file>